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471" w:rsidRPr="00CC77C5" w14:paraId="22044986" w14:textId="77777777" w:rsidTr="00443697">
        <w:tc>
          <w:tcPr>
            <w:tcW w:w="5000" w:type="pct"/>
          </w:tcPr>
          <w:p w14:paraId="2B9CB4EC" w14:textId="77777777" w:rsidR="00861471" w:rsidRDefault="009A0104" w:rsidP="00D57FCE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lang w:val="lt-LT"/>
              </w:rPr>
            </w:pPr>
            <w:r>
              <w:rPr>
                <w:rFonts w:ascii="Calibri Light" w:eastAsia="Calibri" w:hAnsi="Calibri Light" w:cs="Calibri Light"/>
                <w:b/>
                <w:bCs/>
                <w:noProof/>
                <w:lang w:val="lt-LT"/>
              </w:rPr>
              <w:drawing>
                <wp:inline distT="0" distB="0" distL="0" distR="0" wp14:anchorId="38B12697" wp14:editId="04D804F8">
                  <wp:extent cx="1609725" cy="485775"/>
                  <wp:effectExtent l="0" t="0" r="9525" b="9525"/>
                  <wp:docPr id="84171916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1A1AA05" w14:textId="2BB9947B" w:rsidR="009A0104" w:rsidRPr="00CC77C5" w:rsidRDefault="009A0104" w:rsidP="00D57FCE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lang w:val="lt-LT"/>
              </w:rPr>
            </w:pPr>
          </w:p>
        </w:tc>
      </w:tr>
      <w:tr w:rsidR="00861471" w:rsidRPr="00CC77C5" w14:paraId="1238F02E" w14:textId="77777777" w:rsidTr="00443697">
        <w:tc>
          <w:tcPr>
            <w:tcW w:w="5000" w:type="pct"/>
            <w:shd w:val="clear" w:color="auto" w:fill="4F81BD" w:themeFill="accent1"/>
          </w:tcPr>
          <w:p w14:paraId="615A99C1" w14:textId="383932A0" w:rsidR="00FF1C56" w:rsidRPr="00FF1C56" w:rsidRDefault="00FF1C56" w:rsidP="00FF1C56">
            <w:pPr>
              <w:pBdr>
                <w:bottom w:val="single" w:sz="4" w:space="0" w:color="FFFFFF" w:themeColor="background1"/>
              </w:pBd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>RESOURCE</w:t>
            </w:r>
            <w:r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>S</w:t>
            </w:r>
            <w:r w:rsidRPr="00FF1C56"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 xml:space="preserve"> AGENCY </w:t>
            </w:r>
          </w:p>
          <w:p w14:paraId="44958C6E" w14:textId="2B18B31F" w:rsidR="00FF1C56" w:rsidRDefault="00FF1C56" w:rsidP="00FF1C56">
            <w:pP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>UNDER THE MINISTRY OF INTERIOR OF THE REPUBLIC OF LITHUANIA</w:t>
            </w:r>
          </w:p>
          <w:p w14:paraId="353274D0" w14:textId="63E9DC14" w:rsidR="00861471" w:rsidRPr="00CC77C5" w:rsidRDefault="00861471" w:rsidP="00FF1C56">
            <w:pP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</w:pPr>
            <w:proofErr w:type="spellStart"/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B</w:t>
            </w:r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udgetary</w:t>
            </w:r>
            <w:proofErr w:type="spellEnd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institution</w:t>
            </w:r>
            <w:proofErr w:type="spellEnd"/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, Šventaragio </w:t>
            </w:r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st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. 2, LT-01</w:t>
            </w:r>
            <w:r w:rsidR="009B5D2B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510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Vilnius, tel. </w:t>
            </w:r>
            <w:r w:rsidR="009A0104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+370 5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271 </w:t>
            </w:r>
            <w:r w:rsidR="009A0104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8899</w:t>
            </w:r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E-</w:t>
            </w:r>
            <w:proofErr w:type="spellStart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mail</w:t>
            </w:r>
            <w:proofErr w:type="spellEnd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r w:rsidR="009A0104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ia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@vrm.lt</w:t>
            </w:r>
          </w:p>
          <w:p w14:paraId="6BB8238E" w14:textId="6541EABE" w:rsidR="00861471" w:rsidRPr="00CC77C5" w:rsidRDefault="00FF1C56" w:rsidP="00D57FCE">
            <w:pP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Cs/>
                <w:sz w:val="16"/>
                <w:szCs w:val="16"/>
                <w:lang w:val="lt-LT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data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is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collected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and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kept at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Centre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of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Registers</w:t>
            </w:r>
            <w:proofErr w:type="spellEnd"/>
            <w:r w:rsidR="00861471"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,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code</w:t>
            </w:r>
            <w:proofErr w:type="spellEnd"/>
            <w:r w:rsidR="00861471"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188729923</w:t>
            </w:r>
          </w:p>
        </w:tc>
      </w:tr>
      <w:tr w:rsidR="00861471" w:rsidRPr="00CC77C5" w14:paraId="2DB4EE02" w14:textId="77777777" w:rsidTr="00443697">
        <w:trPr>
          <w:trHeight w:val="490"/>
        </w:trPr>
        <w:tc>
          <w:tcPr>
            <w:tcW w:w="5000" w:type="pct"/>
          </w:tcPr>
          <w:p w14:paraId="506929C0" w14:textId="77777777" w:rsidR="00861471" w:rsidRPr="00CC77C5" w:rsidRDefault="00861471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72A85DD3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0244DA1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6D738B68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4B811C4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51781DC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81C128C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7E91A97A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A6FC4A7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248E3EC8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3C312CC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</w:tc>
      </w:tr>
      <w:tr w:rsidR="00026A54" w:rsidRPr="00CC77C5" w14:paraId="74BA9E6B" w14:textId="77777777" w:rsidTr="00443697">
        <w:trPr>
          <w:trHeight w:val="490"/>
        </w:trPr>
        <w:tc>
          <w:tcPr>
            <w:tcW w:w="5000" w:type="pct"/>
            <w:shd w:val="clear" w:color="auto" w:fill="4F81BD" w:themeFill="accent1"/>
          </w:tcPr>
          <w:p w14:paraId="2572F9E6" w14:textId="77777777" w:rsidR="00FF1C56" w:rsidRPr="00FF1C56" w:rsidRDefault="00FF1C56" w:rsidP="00FF1C56">
            <w:pPr>
              <w:tabs>
                <w:tab w:val="left" w:pos="1152"/>
              </w:tabs>
              <w:spacing w:beforeLines="60" w:before="144" w:afterLines="60" w:after="144" w:line="264" w:lineRule="auto"/>
              <w:jc w:val="center"/>
              <w:rPr>
                <w:rFonts w:ascii="Calibri Light" w:eastAsia="Calibri" w:hAnsi="Calibri Light" w:cs="Calibri Light"/>
                <w:b/>
                <w:color w:val="FFFFFF" w:themeColor="background1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color w:val="FFFFFF" w:themeColor="background1"/>
                <w:lang w:val="lt-LT"/>
              </w:rPr>
              <w:t>PUBLIC PROCUREMENT DOCUMENTS</w:t>
            </w:r>
          </w:p>
          <w:p w14:paraId="17A01E64" w14:textId="46E9B7A2" w:rsidR="00026A54" w:rsidRPr="00CC77C5" w:rsidRDefault="00FF1C56" w:rsidP="00FF1C56">
            <w:pPr>
              <w:tabs>
                <w:tab w:val="left" w:pos="1152"/>
              </w:tabs>
              <w:spacing w:beforeLines="60" w:before="144" w:afterLines="60" w:after="144" w:line="264" w:lineRule="auto"/>
              <w:jc w:val="center"/>
              <w:rPr>
                <w:rFonts w:ascii="Calibri Light" w:eastAsia="Calibri" w:hAnsi="Calibri Light" w:cs="Calibri Light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color w:val="FFFFFF" w:themeColor="background1"/>
                <w:lang w:val="lt-LT"/>
              </w:rPr>
              <w:t>OPEN CALL FOR TENDERS</w:t>
            </w:r>
          </w:p>
        </w:tc>
      </w:tr>
      <w:tr w:rsidR="00861471" w:rsidRPr="00CC77C5" w14:paraId="4AED5336" w14:textId="77777777" w:rsidTr="00443697">
        <w:trPr>
          <w:trHeight w:val="730"/>
        </w:trPr>
        <w:tc>
          <w:tcPr>
            <w:tcW w:w="5000" w:type="pct"/>
          </w:tcPr>
          <w:p w14:paraId="227EA32C" w14:textId="77777777" w:rsidR="00861471" w:rsidRPr="00CC77C5" w:rsidRDefault="00861471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00B4970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C0D0BC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5B1F244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BB3F644" w14:textId="77777777" w:rsidR="00EC5E96" w:rsidRPr="00CC77C5" w:rsidRDefault="00EC5E96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51F9C71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D1649E2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6A7E928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2E5B04E1" w14:textId="77777777" w:rsidR="003D0DA8" w:rsidRPr="00CC77C5" w:rsidRDefault="003D0DA8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F54B6A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6F46957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1E1D9B2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CDE65A0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</w:tc>
      </w:tr>
      <w:tr w:rsidR="00861471" w:rsidRPr="00CC77C5" w14:paraId="41B0C8F4" w14:textId="77777777" w:rsidTr="00443697">
        <w:trPr>
          <w:trHeight w:val="190"/>
        </w:trPr>
        <w:tc>
          <w:tcPr>
            <w:tcW w:w="5000" w:type="pct"/>
            <w:shd w:val="clear" w:color="auto" w:fill="4F81BD" w:themeFill="accent1"/>
          </w:tcPr>
          <w:p w14:paraId="1EFBEC9B" w14:textId="0AF35143" w:rsidR="00861471" w:rsidRPr="00CC77C5" w:rsidRDefault="00A130E8" w:rsidP="000C6718">
            <w:pPr>
              <w:shd w:val="clear" w:color="auto" w:fill="4F81BD" w:themeFill="accent1"/>
              <w:tabs>
                <w:tab w:val="left" w:pos="4290"/>
              </w:tabs>
              <w:jc w:val="center"/>
              <w:rPr>
                <w:rFonts w:ascii="Calibri Light" w:hAnsi="Calibri Light" w:cs="Calibri Light"/>
                <w:b/>
                <w:color w:val="FFFFFF" w:themeColor="background1"/>
                <w:sz w:val="28"/>
                <w:szCs w:val="28"/>
                <w:lang w:val="lt-LT"/>
              </w:rPr>
            </w:pPr>
            <w:r w:rsidRPr="00CC77C5">
              <w:rPr>
                <w:rFonts w:ascii="Calibri Light" w:hAnsi="Calibri Light" w:cs="Calibri Light"/>
                <w:b/>
                <w:color w:val="FFFFFF" w:themeColor="background1"/>
                <w:szCs w:val="20"/>
                <w:lang w:val="lt-LT"/>
              </w:rPr>
              <w:t xml:space="preserve">VILNIUS, </w:t>
            </w:r>
            <w:r w:rsidR="003459E1" w:rsidRPr="00CC77C5">
              <w:rPr>
                <w:rFonts w:ascii="Calibri Light" w:hAnsi="Calibri Light" w:cs="Calibri Light"/>
                <w:b/>
                <w:color w:val="FFFFFF" w:themeColor="background1"/>
                <w:szCs w:val="20"/>
                <w:lang w:val="lt-LT"/>
              </w:rPr>
              <w:t>202</w:t>
            </w:r>
            <w:r w:rsidR="00054543">
              <w:rPr>
                <w:rFonts w:ascii="Calibri Light" w:hAnsi="Calibri Light" w:cs="Calibri Light"/>
                <w:b/>
                <w:color w:val="FFFFFF" w:themeColor="background1"/>
                <w:szCs w:val="20"/>
                <w:lang w:val="lt-LT"/>
              </w:rPr>
              <w:t>5</w:t>
            </w:r>
          </w:p>
        </w:tc>
      </w:tr>
    </w:tbl>
    <w:p w14:paraId="3EAA9FAF" w14:textId="04059B49" w:rsidR="006B2576" w:rsidRPr="00CC77C5" w:rsidRDefault="00181FD8" w:rsidP="00181FD8">
      <w:pPr>
        <w:pStyle w:val="Antrat1"/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81FD8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lastRenderedPageBreak/>
        <w:t>1.</w:t>
      </w:r>
      <w:r w:rsidRPr="00181FD8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ab/>
        <w:t>THE DOCUMENT CONTAINS ENFORCEMENT INFORMATION</w:t>
      </w:r>
    </w:p>
    <w:p w14:paraId="5933C9DA" w14:textId="77777777" w:rsidR="00777953" w:rsidRDefault="00777953" w:rsidP="00777953">
      <w:pPr>
        <w:pStyle w:val="Sraopastraipa"/>
        <w:tabs>
          <w:tab w:val="left" w:pos="284"/>
        </w:tabs>
        <w:spacing w:before="60" w:after="60" w:line="240" w:lineRule="auto"/>
        <w:ind w:left="0"/>
        <w:contextualSpacing w:val="0"/>
        <w:rPr>
          <w:rFonts w:ascii="Calibri Light" w:hAnsi="Calibri Light" w:cs="Calibri Light"/>
          <w:lang w:val="lt-LT"/>
        </w:rPr>
      </w:pPr>
    </w:p>
    <w:p w14:paraId="6E365A85" w14:textId="64ADDE68" w:rsidR="006B2576" w:rsidRPr="00CC77C5" w:rsidRDefault="00181FD8" w:rsidP="00777953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81FD8">
        <w:rPr>
          <w:rFonts w:ascii="Calibri Light" w:hAnsi="Calibri Light" w:cs="Calibri Light"/>
          <w:lang w:val="lt-LT"/>
        </w:rPr>
        <w:t>Terms</w:t>
      </w:r>
      <w:proofErr w:type="spellEnd"/>
      <w:r w:rsidRPr="00181FD8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81FD8">
        <w:rPr>
          <w:rFonts w:ascii="Calibri Light" w:hAnsi="Calibri Light" w:cs="Calibri Light"/>
          <w:lang w:val="lt-LT"/>
        </w:rPr>
        <w:t>and</w:t>
      </w:r>
      <w:proofErr w:type="spellEnd"/>
      <w:r w:rsidRPr="00181FD8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81FD8">
        <w:rPr>
          <w:rFonts w:ascii="Calibri Light" w:hAnsi="Calibri Light" w:cs="Calibri Light"/>
          <w:lang w:val="lt-LT"/>
        </w:rPr>
        <w:t>abbreviations</w:t>
      </w:r>
      <w:proofErr w:type="spellEnd"/>
      <w:r w:rsidRPr="00181FD8">
        <w:rPr>
          <w:rFonts w:ascii="Calibri Light" w:hAnsi="Calibri Light" w:cs="Calibri Light"/>
          <w:lang w:val="lt-LT"/>
        </w:rPr>
        <w:t>:</w:t>
      </w:r>
    </w:p>
    <w:tbl>
      <w:tblPr>
        <w:tblStyle w:val="Lentelstinklelis"/>
        <w:tblW w:w="9717" w:type="dxa"/>
        <w:tblInd w:w="137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8045"/>
      </w:tblGrid>
      <w:tr w:rsidR="006B2576" w:rsidRPr="00CC77C5" w14:paraId="79BB7DE6" w14:textId="77777777" w:rsidTr="00443697">
        <w:tc>
          <w:tcPr>
            <w:tcW w:w="1672" w:type="dxa"/>
            <w:shd w:val="clear" w:color="auto" w:fill="D9D9D9" w:themeFill="background1" w:themeFillShade="D9"/>
            <w:vAlign w:val="center"/>
          </w:tcPr>
          <w:p w14:paraId="363B9F3F" w14:textId="580E7E20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Term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/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abbreviation</w:t>
            </w:r>
            <w:proofErr w:type="spellEnd"/>
          </w:p>
        </w:tc>
        <w:tc>
          <w:tcPr>
            <w:tcW w:w="8045" w:type="dxa"/>
            <w:shd w:val="clear" w:color="auto" w:fill="D9D9D9" w:themeFill="background1" w:themeFillShade="D9"/>
            <w:vAlign w:val="center"/>
          </w:tcPr>
          <w:p w14:paraId="28590257" w14:textId="7C7C3BF3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Meaning</w:t>
            </w:r>
            <w:proofErr w:type="spellEnd"/>
          </w:p>
        </w:tc>
      </w:tr>
      <w:tr w:rsidR="006B2576" w:rsidRPr="00CC77C5" w14:paraId="7A515954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28D9C689" w14:textId="5D7BE665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Resources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Agency</w:t>
            </w:r>
            <w:proofErr w:type="spellEnd"/>
            <w:r w:rsidR="00DB4E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D81401">
              <w:rPr>
                <w:rFonts w:ascii="Calibri Light" w:hAnsi="Calibri Light" w:cs="Calibri Light"/>
                <w:sz w:val="20"/>
                <w:szCs w:val="20"/>
                <w:lang w:val="lt-LT"/>
              </w:rPr>
              <w:t>(</w:t>
            </w:r>
            <w:r w:rsidR="003172E7">
              <w:rPr>
                <w:rFonts w:ascii="Calibri Light" w:hAnsi="Calibri Light" w:cs="Calibri Light"/>
                <w:sz w:val="20"/>
                <w:szCs w:val="20"/>
                <w:lang w:val="lt-LT"/>
              </w:rPr>
              <w:t>R</w:t>
            </w:r>
            <w:r w:rsidR="00CD7946">
              <w:rPr>
                <w:rFonts w:ascii="Calibri Light" w:hAnsi="Calibri Light" w:cs="Calibri Light"/>
                <w:sz w:val="20"/>
                <w:szCs w:val="20"/>
                <w:lang w:val="lt-LT"/>
              </w:rPr>
              <w:t>A</w:t>
            </w:r>
            <w:r w:rsidR="00D81401">
              <w:rPr>
                <w:rFonts w:ascii="Calibri Light" w:hAnsi="Calibri Light" w:cs="Calibri Light"/>
                <w:sz w:val="20"/>
                <w:szCs w:val="20"/>
                <w:lang w:val="lt-LT"/>
              </w:rPr>
              <w:t>)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5A2317D" w14:textId="4622DFA5" w:rsidR="006B2576" w:rsidRPr="00CC77C5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Resources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Agency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under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Ministry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Interior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Republic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Lithuania </w:t>
            </w:r>
            <w:r w:rsidR="001672B8" w:rsidRPr="00D81401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(188729923)</w:t>
            </w:r>
          </w:p>
        </w:tc>
      </w:tr>
      <w:tr w:rsidR="006B2576" w:rsidRPr="00CC77C5" w14:paraId="40CFBE98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1DDCF250" w14:textId="41CA804B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CA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048B836" w14:textId="74A71016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Contracting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Authority</w:t>
            </w:r>
            <w:proofErr w:type="spellEnd"/>
          </w:p>
        </w:tc>
      </w:tr>
      <w:tr w:rsidR="006B2576" w:rsidRPr="00CC77C5" w14:paraId="18D5257D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7CCF91ED" w14:textId="2780230D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LPP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21E2097" w14:textId="22FFBEF9" w:rsidR="006B2576" w:rsidRPr="00CC77C5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hyperlink r:id="rId12" w:history="1">
              <w:proofErr w:type="spellStart"/>
              <w:r>
                <w:rPr>
                  <w:rStyle w:val="Hipersaitas"/>
                  <w:rFonts w:ascii="Calibri Light" w:hAnsi="Calibri Light" w:cs="Calibri Light"/>
                  <w:sz w:val="20"/>
                  <w:szCs w:val="20"/>
                  <w:lang w:val="lt-LT"/>
                </w:rPr>
                <w:t>The</w:t>
              </w:r>
              <w:proofErr w:type="spellEnd"/>
            </w:hyperlink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Republic</w:t>
            </w:r>
            <w:proofErr w:type="spellEnd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Lithuania </w:t>
            </w:r>
            <w:proofErr w:type="spellStart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Law</w:t>
            </w:r>
            <w:proofErr w:type="spellEnd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</w:p>
        </w:tc>
      </w:tr>
      <w:tr w:rsidR="00C42256" w:rsidRPr="00CC77C5" w14:paraId="58B11DAC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6BB44E8B" w14:textId="36A58BCB" w:rsidR="00C42256" w:rsidRPr="00CC77C5" w:rsidRDefault="00C4225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Met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hodology</w:t>
            </w:r>
            <w:proofErr w:type="spellEnd"/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7F36142E" w14:textId="0D81317B" w:rsidR="00C42256" w:rsidRPr="00CC77C5" w:rsidRDefault="00181FD8" w:rsidP="003D0DA8">
            <w:pP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Methodology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establishing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supplier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qualification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requirements</w:t>
            </w:r>
            <w:proofErr w:type="spellEnd"/>
          </w:p>
        </w:tc>
      </w:tr>
      <w:tr w:rsidR="006B2576" w:rsidRPr="00CC77C5" w14:paraId="02D4EE47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440BDDB7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16457CE4" w14:textId="3920AC91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Purchase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6B2576" w:rsidRPr="00CC77C5" w14:paraId="307970E0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3DC5DD27" w14:textId="72714D7E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GC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6AC20652" w14:textId="0C1AC26F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General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</w:p>
        </w:tc>
      </w:tr>
      <w:tr w:rsidR="006B2576" w:rsidRPr="00CC77C5" w14:paraId="4353404C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3DEC093B" w14:textId="50C49099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232AFDB1" w14:textId="1D9B1516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Special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</w:p>
        </w:tc>
      </w:tr>
      <w:tr w:rsidR="006B2576" w:rsidRPr="00CC77C5" w14:paraId="2B70D174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6BD68B02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TS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209FBF0B" w14:textId="0D3A12DE" w:rsidR="006B2576" w:rsidRPr="00BD6C58" w:rsidRDefault="006B2576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Techni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cal</w:t>
            </w:r>
            <w:proofErr w:type="spellEnd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pecifi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cation</w:t>
            </w:r>
            <w:proofErr w:type="spellEnd"/>
          </w:p>
        </w:tc>
      </w:tr>
      <w:tr w:rsidR="006B2576" w:rsidRPr="00CC77C5" w14:paraId="61D22ABC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22201B6B" w14:textId="68AD7541" w:rsidR="006B2576" w:rsidRPr="00CC77C5" w:rsidRDefault="006E7874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4C8AE43" w14:textId="50AD4F9A" w:rsidR="006B2576" w:rsidRPr="00BD6C58" w:rsidRDefault="006E7874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Proposal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form</w:t>
            </w:r>
            <w:proofErr w:type="spellEnd"/>
          </w:p>
        </w:tc>
      </w:tr>
      <w:tr w:rsidR="006B2576" w:rsidRPr="00CC77C5" w14:paraId="7886EB4F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56BE6BCD" w14:textId="640BE606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om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mission</w:t>
            </w:r>
            <w:proofErr w:type="spellEnd"/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623A7AD3" w14:textId="37A8962C" w:rsidR="006B2576" w:rsidRPr="00CC77C5" w:rsidRDefault="00181FD8" w:rsidP="005E5559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Commission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Resources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Agency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Simplified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Commission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Resources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Agency</w:t>
            </w:r>
            <w:proofErr w:type="spellEnd"/>
          </w:p>
        </w:tc>
      </w:tr>
      <w:tr w:rsidR="006B2576" w:rsidRPr="00CC77C5" w14:paraId="716CD8F2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6AFE1CCC" w14:textId="6E4F5255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w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. d.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31A3BBEA" w14:textId="3B28FBAC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Working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days</w:t>
            </w:r>
            <w:proofErr w:type="spellEnd"/>
          </w:p>
        </w:tc>
      </w:tr>
      <w:tr w:rsidR="006B2576" w:rsidRPr="00CC77C5" w14:paraId="29CC0239" w14:textId="77777777" w:rsidTr="00443697">
        <w:tc>
          <w:tcPr>
            <w:tcW w:w="1672" w:type="dxa"/>
            <w:vMerge w:val="restart"/>
            <w:shd w:val="clear" w:color="auto" w:fill="F2F2F2" w:themeFill="background1" w:themeFillShade="F2"/>
            <w:vAlign w:val="center"/>
          </w:tcPr>
          <w:p w14:paraId="77CBAD0D" w14:textId="7C740C57" w:rsidR="006B2576" w:rsidRPr="00CC77C5" w:rsidRDefault="00C53510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5BBAD6B7" w14:textId="57C97E7F" w:rsidR="006B2576" w:rsidRPr="00BD6C58" w:rsidRDefault="000219BF" w:rsidP="005E5559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Crocurement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Art.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2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(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4</w:t>
            </w:r>
            <w:r w:rsidR="005E5559">
              <w:rPr>
                <w:rFonts w:ascii="Calibri Light" w:hAnsi="Calibri Light" w:cs="Calibri Light"/>
                <w:sz w:val="20"/>
                <w:szCs w:val="20"/>
                <w:lang w:val="lt-LT"/>
              </w:rPr>
              <w:t>4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LPP.</w:t>
            </w:r>
          </w:p>
        </w:tc>
      </w:tr>
      <w:tr w:rsidR="006B2576" w:rsidRPr="00CC77C5" w14:paraId="15C69B87" w14:textId="77777777" w:rsidTr="00443697">
        <w:tc>
          <w:tcPr>
            <w:tcW w:w="1672" w:type="dxa"/>
            <w:vMerge/>
            <w:shd w:val="clear" w:color="auto" w:fill="F2F2F2" w:themeFill="background1" w:themeFillShade="F2"/>
            <w:vAlign w:val="center"/>
          </w:tcPr>
          <w:p w14:paraId="127E1316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09AEE652" w14:textId="65C0A528" w:rsidR="006B2576" w:rsidRPr="00CC77C5" w:rsidRDefault="006B2576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Preliminar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y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Conract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Art. 2(27)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LPP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.</w:t>
            </w:r>
          </w:p>
        </w:tc>
      </w:tr>
      <w:tr w:rsidR="006B2576" w:rsidRPr="00CC77C5" w14:paraId="24971015" w14:textId="77777777" w:rsidTr="00443697">
        <w:tc>
          <w:tcPr>
            <w:tcW w:w="1672" w:type="dxa"/>
            <w:vMerge/>
            <w:shd w:val="clear" w:color="auto" w:fill="F2F2F2" w:themeFill="background1" w:themeFillShade="F2"/>
            <w:vAlign w:val="center"/>
          </w:tcPr>
          <w:p w14:paraId="7F49454F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38F4DB8A" w14:textId="320566C6" w:rsidR="006B2576" w:rsidRPr="00CC77C5" w:rsidRDefault="00C53510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works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Art. 2(7)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LPP.</w:t>
            </w:r>
          </w:p>
        </w:tc>
      </w:tr>
      <w:tr w:rsidR="006B2576" w:rsidRPr="00CC77C5" w14:paraId="02E163D0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5250AC07" w14:textId="47117D3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E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7BE45D6F" w14:textId="0932BB65" w:rsidR="00CD1B34" w:rsidRPr="005F195C" w:rsidRDefault="00C53510" w:rsidP="00CD1B34">
            <w:pPr>
              <w:rPr>
                <w:rFonts w:ascii="Calibri Light" w:hAnsi="Calibri Light" w:cs="Calibri Light"/>
                <w:color w:val="0000FF" w:themeColor="hyperlink"/>
                <w:sz w:val="20"/>
                <w:szCs w:val="20"/>
                <w:u w:val="single"/>
                <w:lang w:val="lt-LT"/>
              </w:rPr>
            </w:pP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European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Single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Supplier's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is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primary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evidence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compliance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with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requirements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.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hyperlink r:id="rId13" w:history="1">
              <w:r w:rsidR="00CF1FA7" w:rsidRPr="00CC77C5">
                <w:rPr>
                  <w:rStyle w:val="Hipersaitas"/>
                  <w:rFonts w:ascii="Calibri Light" w:hAnsi="Calibri Light" w:cs="Calibri Light"/>
                  <w:sz w:val="20"/>
                  <w:szCs w:val="20"/>
                  <w:lang w:val="lt-LT"/>
                </w:rPr>
                <w:t>http://ebvpd.eviesiejipirkimai.lt</w:t>
              </w:r>
            </w:hyperlink>
          </w:p>
        </w:tc>
      </w:tr>
      <w:tr w:rsidR="006B2576" w:rsidRPr="00CC77C5" w14:paraId="21269F5B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1BBED90A" w14:textId="5A2A80D5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 IS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03990A23" w14:textId="49AC4625" w:rsidR="006B2576" w:rsidRPr="00CC77C5" w:rsidRDefault="00C53510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Central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Information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System </w:t>
            </w:r>
            <w:hyperlink r:id="rId14" w:history="1">
              <w:r w:rsidR="00CF1FA7" w:rsidRPr="00CC77C5">
                <w:rPr>
                  <w:rStyle w:val="Hipersaitas"/>
                  <w:rFonts w:ascii="Calibri Light" w:hAnsi="Calibri Light" w:cs="Calibri Light"/>
                  <w:sz w:val="20"/>
                  <w:szCs w:val="20"/>
                  <w:lang w:val="lt-LT"/>
                </w:rPr>
                <w:t>https://pirkimai.eviesiejipirkimai.lt</w:t>
              </w:r>
            </w:hyperlink>
          </w:p>
        </w:tc>
      </w:tr>
      <w:tr w:rsidR="006B2576" w:rsidRPr="00CC77C5" w14:paraId="0D11B60F" w14:textId="77777777" w:rsidTr="00443697">
        <w:tc>
          <w:tcPr>
            <w:tcW w:w="9717" w:type="dxa"/>
            <w:gridSpan w:val="2"/>
            <w:shd w:val="clear" w:color="auto" w:fill="FFFFFF" w:themeFill="background1"/>
            <w:vAlign w:val="center"/>
          </w:tcPr>
          <w:p w14:paraId="61BC3A34" w14:textId="55FD4EC5" w:rsidR="006B2576" w:rsidRPr="00CC77C5" w:rsidRDefault="00C53510" w:rsidP="00C42256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Other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terms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used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shall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understood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defined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Law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Law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Competition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Republic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Lithuania,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Methodology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or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other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legal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acts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regulating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legal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relations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.</w:t>
            </w:r>
          </w:p>
        </w:tc>
      </w:tr>
    </w:tbl>
    <w:p w14:paraId="424AD584" w14:textId="77777777" w:rsidR="006B2576" w:rsidRPr="00CC77C5" w:rsidRDefault="006B2576" w:rsidP="00F64268">
      <w:pPr>
        <w:pStyle w:val="Sraopastraipa"/>
        <w:tabs>
          <w:tab w:val="left" w:pos="284"/>
        </w:tabs>
        <w:spacing w:before="60" w:after="60" w:line="120" w:lineRule="auto"/>
        <w:ind w:left="0"/>
        <w:contextualSpacing w:val="0"/>
        <w:rPr>
          <w:rFonts w:ascii="Calibri Light" w:hAnsi="Calibri Light" w:cs="Calibri Light"/>
          <w:lang w:val="lt-LT"/>
        </w:rPr>
      </w:pPr>
    </w:p>
    <w:p w14:paraId="7B8216C4" w14:textId="09273AC8" w:rsidR="006B2576" w:rsidRPr="00CC77C5" w:rsidRDefault="006B2576" w:rsidP="00777953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CC77C5">
        <w:rPr>
          <w:rFonts w:ascii="Calibri Light" w:hAnsi="Calibri Light" w:cs="Calibri Light"/>
          <w:lang w:val="lt-LT"/>
        </w:rPr>
        <w:t xml:space="preserve">PD </w:t>
      </w:r>
      <w:proofErr w:type="spellStart"/>
      <w:r w:rsidR="00C53510">
        <w:rPr>
          <w:rFonts w:ascii="Calibri Light" w:hAnsi="Calibri Light" w:cs="Calibri Light"/>
          <w:lang w:val="lt-LT"/>
        </w:rPr>
        <w:t>consist</w:t>
      </w:r>
      <w:proofErr w:type="spellEnd"/>
      <w:r w:rsidR="00C53510">
        <w:rPr>
          <w:rFonts w:ascii="Calibri Light" w:hAnsi="Calibri Light" w:cs="Calibri Light"/>
          <w:lang w:val="lt-LT"/>
        </w:rPr>
        <w:t xml:space="preserve"> </w:t>
      </w:r>
      <w:proofErr w:type="spellStart"/>
      <w:r w:rsidR="00C53510">
        <w:rPr>
          <w:rFonts w:ascii="Calibri Light" w:hAnsi="Calibri Light" w:cs="Calibri Light"/>
          <w:lang w:val="lt-LT"/>
        </w:rPr>
        <w:t>of</w:t>
      </w:r>
      <w:proofErr w:type="spellEnd"/>
      <w:r w:rsidRPr="00CC77C5">
        <w:rPr>
          <w:rFonts w:ascii="Calibri Light" w:hAnsi="Calibri Light" w:cs="Calibri Light"/>
          <w:lang w:val="lt-LT"/>
        </w:rPr>
        <w:t>:</w:t>
      </w:r>
    </w:p>
    <w:tbl>
      <w:tblPr>
        <w:tblStyle w:val="Lentelstinklelis"/>
        <w:tblW w:w="9717" w:type="dxa"/>
        <w:tblInd w:w="137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25"/>
        <w:gridCol w:w="5642"/>
        <w:gridCol w:w="3650"/>
      </w:tblGrid>
      <w:tr w:rsidR="006B2576" w:rsidRPr="00CC77C5" w14:paraId="6D88280B" w14:textId="77777777" w:rsidTr="00443697">
        <w:tc>
          <w:tcPr>
            <w:tcW w:w="6067" w:type="dxa"/>
            <w:gridSpan w:val="2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8B05BAF" w14:textId="0DA61FDC" w:rsidR="006B2576" w:rsidRPr="00BD6C58" w:rsidRDefault="00E458E4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Name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document</w:t>
            </w:r>
            <w:proofErr w:type="spellEnd"/>
          </w:p>
        </w:tc>
        <w:tc>
          <w:tcPr>
            <w:tcW w:w="3650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0BA136E" w14:textId="7622358B" w:rsidR="006B2576" w:rsidRPr="00CC77C5" w:rsidRDefault="00E458E4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abbreviations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o</w:t>
            </w:r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r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explanations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)</w:t>
            </w:r>
          </w:p>
        </w:tc>
      </w:tr>
      <w:tr w:rsidR="006B2576" w:rsidRPr="00CC77C5" w14:paraId="5761CDBD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1B7519F8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6720F30" w14:textId="2CD76400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Gen</w:t>
            </w:r>
            <w:r w:rsidR="00FF1C56">
              <w:rPr>
                <w:rFonts w:ascii="Calibri Light" w:hAnsi="Calibri Light" w:cs="Calibri Light"/>
                <w:sz w:val="20"/>
                <w:szCs w:val="20"/>
                <w:lang w:val="lt-LT"/>
              </w:rPr>
              <w:t>e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ral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GC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10BDAB50" w14:textId="0A516929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„1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PD 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GC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“ </w:t>
            </w:r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FF1C56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this</w:t>
            </w:r>
            <w:proofErr w:type="spellEnd"/>
            <w:r w:rsidR="00FF1C56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F1C56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document</w:t>
            </w:r>
            <w:proofErr w:type="spellEnd"/>
          </w:p>
        </w:tc>
      </w:tr>
      <w:tr w:rsidR="006B2576" w:rsidRPr="00CC77C5" w14:paraId="58DB1381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E1EB5E8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5B3574D9" w14:textId="04F43D71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pecial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(S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2CD0946E" w14:textId="2B7A2FDF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„2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 S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“</w:t>
            </w:r>
          </w:p>
        </w:tc>
      </w:tr>
      <w:tr w:rsidR="006B2576" w:rsidRPr="00CC77C5" w14:paraId="7DEF2F10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67882A01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6DC06903" w14:textId="0AFFBD83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T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echn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ical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specifi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cation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(TS)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09899393" w14:textId="68A78CE2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„3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 TS“</w:t>
            </w:r>
          </w:p>
        </w:tc>
      </w:tr>
      <w:tr w:rsidR="006B2576" w:rsidRPr="00CC77C5" w14:paraId="56F1631D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BED6FA6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3EE11071" w14:textId="09537962" w:rsidR="006B2576" w:rsidRPr="00CC77C5" w:rsidRDefault="006E787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Proposal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f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orm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5B40906C" w14:textId="4F825DCE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„4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PD </w:t>
            </w:r>
            <w:r w:rsidR="006E7874"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F“</w:t>
            </w:r>
          </w:p>
        </w:tc>
      </w:tr>
      <w:tr w:rsidR="006B2576" w:rsidRPr="00CC77C5" w14:paraId="224567A8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05742E40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551EF124" w14:textId="44F863F4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European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Single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(E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1F15CC25" w14:textId="3BEF4647" w:rsidR="006B2576" w:rsidRPr="00CC77C5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„5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 E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PD“</w:t>
            </w:r>
          </w:p>
        </w:tc>
      </w:tr>
      <w:tr w:rsidR="006B2576" w:rsidRPr="00CC77C5" w14:paraId="44371A48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BA6650E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97FBFCD" w14:textId="050CAFBE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Qualification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f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orm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Q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54EDDCA9" w14:textId="5217EDB2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„6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QF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“</w:t>
            </w:r>
            <w:r w:rsidR="003D4162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6B2576" w:rsidRPr="00CC77C5" w14:paraId="3EC2D3D9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10F822A9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A567375" w14:textId="04E26ACA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Explanations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or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clarifications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0197FC9D" w14:textId="64F695C5" w:rsidR="006B2576" w:rsidRPr="00BD6C58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provided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by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the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Commission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as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required</w:t>
            </w:r>
            <w:proofErr w:type="spellEnd"/>
          </w:p>
        </w:tc>
      </w:tr>
      <w:tr w:rsidR="006B2576" w:rsidRPr="00CC77C5" w14:paraId="19021D9A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3460A3E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4103CCBB" w14:textId="37538D44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notice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49D20477" w14:textId="77777777" w:rsidR="006B2576" w:rsidRPr="00CC77C5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</w:pPr>
          </w:p>
        </w:tc>
      </w:tr>
      <w:tr w:rsidR="006B2576" w:rsidRPr="00CC77C5" w14:paraId="1E91CFF6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013664A8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EC02DFE" w14:textId="3063284C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N</w:t>
            </w:r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otices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changes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4DB11C27" w14:textId="5F891CF3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6B2576" w:rsidRPr="00CC77C5" w14:paraId="1A8976B2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AE3CC9C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02D5802" w14:textId="5149C2C1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</w:t>
            </w:r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dvance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notice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intended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16962EAE" w14:textId="3C46167F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</w:pPr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BD6C58" w:rsidRPr="00CC77C5" w14:paraId="16BDF13C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A875DA1" w14:textId="77777777" w:rsidR="00BD6C58" w:rsidRPr="00CC77C5" w:rsidRDefault="00BD6C58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61FDDC8" w14:textId="2B242430" w:rsidR="00BD6C58" w:rsidRPr="00CC77C5" w:rsidRDefault="00E458E4" w:rsidP="007F63DA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upplier's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5F8BF189" w14:textId="17B5FD95" w:rsidR="00BD6C58" w:rsidRPr="00837376" w:rsidRDefault="00BD6C58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837376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7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Pr="00837376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proofErr w:type="spellStart"/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upplier's</w:t>
            </w:r>
            <w:proofErr w:type="spellEnd"/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AA388A" w:rsidRPr="00CC77C5" w14:paraId="6379DC13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761407D9" w14:textId="77777777" w:rsidR="00AA388A" w:rsidRPr="00CC77C5" w:rsidRDefault="00AA388A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97E1354" w14:textId="76498B57" w:rsidR="00AA388A" w:rsidRPr="00BD6C58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compliance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with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national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security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requirements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74B87553" w14:textId="79329A87" w:rsidR="00AA388A" w:rsidRPr="00837376" w:rsidRDefault="00AA388A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8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COMPLIANCE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DEKLARA</w:t>
            </w:r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TION</w:t>
            </w:r>
            <w:r w:rsidR="0064352A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</w:t>
            </w:r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f</w:t>
            </w:r>
            <w:proofErr w:type="spellEnd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</w:t>
            </w:r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pplicable</w:t>
            </w:r>
            <w:proofErr w:type="spellEnd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BD6C58" w:rsidRPr="00CC77C5" w14:paraId="2091FDFE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6ADE95D0" w14:textId="77777777" w:rsidR="00BD6C58" w:rsidRPr="00CC77C5" w:rsidRDefault="00BD6C58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8264A84" w14:textId="2B28B657" w:rsidR="00BD6C58" w:rsidRPr="00BD6C58" w:rsidRDefault="00E458E4" w:rsidP="00837376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Supplier's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absence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laid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down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Council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Regulation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(EU) 2022/576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700590D4" w14:textId="5DDC71A2" w:rsidR="00BD6C58" w:rsidRPr="00BD6C58" w:rsidRDefault="00271F35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9</w:t>
            </w:r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proofErr w:type="spellStart"/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>De</w:t>
            </w:r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>claration</w:t>
            </w:r>
            <w:proofErr w:type="spellEnd"/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E</w:t>
            </w:r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>U</w:t>
            </w:r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2022_576</w:t>
            </w:r>
            <w:r w:rsid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</w:t>
            </w:r>
            <w:r w:rsidR="006736B0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f</w:t>
            </w:r>
            <w:proofErr w:type="spellEnd"/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736B0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</w:tbl>
    <w:p w14:paraId="2F81F44D" w14:textId="77777777" w:rsidR="006B2576" w:rsidRPr="00CC77C5" w:rsidRDefault="006B2576" w:rsidP="00F64268">
      <w:pPr>
        <w:pStyle w:val="Sraopastraipa"/>
        <w:tabs>
          <w:tab w:val="left" w:pos="284"/>
        </w:tabs>
        <w:spacing w:before="60" w:after="60" w:line="120" w:lineRule="auto"/>
        <w:ind w:left="0"/>
        <w:contextualSpacing w:val="0"/>
        <w:rPr>
          <w:rFonts w:ascii="Calibri Light" w:hAnsi="Calibri Light" w:cs="Calibri Light"/>
          <w:lang w:val="lt-LT"/>
        </w:rPr>
      </w:pPr>
    </w:p>
    <w:p w14:paraId="54A584D3" w14:textId="77777777" w:rsidR="00777953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6736B0"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event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736B0">
        <w:rPr>
          <w:rFonts w:ascii="Calibri Light" w:hAnsi="Calibri Light" w:cs="Calibri Light"/>
          <w:lang w:val="lt-LT"/>
        </w:rPr>
        <w:t>revision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information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published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contract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notice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notice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736B0">
        <w:rPr>
          <w:rFonts w:ascii="Calibri Light" w:hAnsi="Calibri Light" w:cs="Calibri Light"/>
          <w:lang w:val="lt-LT"/>
        </w:rPr>
        <w:t>revised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accordingly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and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where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appropriate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time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limit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for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submission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tenders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736B0">
        <w:rPr>
          <w:rFonts w:ascii="Calibri Light" w:hAnsi="Calibri Light" w:cs="Calibri Light"/>
          <w:lang w:val="lt-LT"/>
        </w:rPr>
        <w:t>extended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736B0">
        <w:rPr>
          <w:rFonts w:ascii="Calibri Light" w:hAnsi="Calibri Light" w:cs="Calibri Light"/>
          <w:lang w:val="lt-LT"/>
        </w:rPr>
        <w:t>reasonable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period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time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6736B0">
        <w:rPr>
          <w:rFonts w:ascii="Calibri Light" w:hAnsi="Calibri Light" w:cs="Calibri Light"/>
          <w:lang w:val="lt-LT"/>
        </w:rPr>
        <w:t>allow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suppliers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to take </w:t>
      </w:r>
      <w:proofErr w:type="spellStart"/>
      <w:r w:rsidRPr="006736B0">
        <w:rPr>
          <w:rFonts w:ascii="Calibri Light" w:hAnsi="Calibri Light" w:cs="Calibri Light"/>
          <w:lang w:val="lt-LT"/>
        </w:rPr>
        <w:t>account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revisions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when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preparing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their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tenders</w:t>
      </w:r>
      <w:proofErr w:type="spellEnd"/>
      <w:r w:rsidRPr="006736B0">
        <w:rPr>
          <w:rFonts w:ascii="Calibri Light" w:hAnsi="Calibri Light" w:cs="Calibri Light"/>
          <w:lang w:val="lt-LT"/>
        </w:rPr>
        <w:t>.</w:t>
      </w:r>
    </w:p>
    <w:p w14:paraId="665FDE10" w14:textId="77777777" w:rsidR="00777953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voluntary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ex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ante </w:t>
      </w:r>
      <w:proofErr w:type="spellStart"/>
      <w:r w:rsidRPr="00777953">
        <w:rPr>
          <w:rFonts w:ascii="Calibri Light" w:hAnsi="Calibri Light" w:cs="Calibri Light"/>
          <w:lang w:val="lt-LT"/>
        </w:rPr>
        <w:t>transparency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notice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published</w:t>
      </w:r>
      <w:proofErr w:type="spellEnd"/>
      <w:r w:rsidRPr="00777953">
        <w:rPr>
          <w:rFonts w:ascii="Calibri Light" w:hAnsi="Calibri Light" w:cs="Calibri Light"/>
          <w:lang w:val="lt-LT"/>
        </w:rPr>
        <w:t>.</w:t>
      </w:r>
    </w:p>
    <w:p w14:paraId="7D739B34" w14:textId="77777777" w:rsidR="00A9463D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carried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out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accordance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: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 w:rsidRPr="00777953">
        <w:rPr>
          <w:rFonts w:ascii="Calibri Light" w:hAnsi="Calibri Light" w:cs="Calibri Light"/>
          <w:lang w:val="lt-LT"/>
        </w:rPr>
        <w:t>Law</w:t>
      </w:r>
      <w:proofErr w:type="spellEnd"/>
      <w:r w:rsidR="00FF1C56"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 w:rsidRPr="00777953">
        <w:rPr>
          <w:rFonts w:ascii="Calibri Light" w:hAnsi="Calibri Light" w:cs="Calibri Light"/>
          <w:lang w:val="lt-LT"/>
        </w:rPr>
        <w:t>on</w:t>
      </w:r>
      <w:proofErr w:type="spellEnd"/>
      <w:r w:rsidR="00FF1C56"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Public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these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other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legislation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governing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public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Civil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Code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Republic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Lithuania,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compliance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principles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equality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non-discrimination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mutual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recognition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proportionality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transparency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well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lastRenderedPageBreak/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requirements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confidentiality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impartiality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carried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out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means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CVP IS. </w:t>
      </w:r>
      <w:bookmarkStart w:id="0" w:name="_Hlk69799425"/>
    </w:p>
    <w:p w14:paraId="7EF56CB4" w14:textId="626951CA" w:rsidR="00777953" w:rsidRPr="00777953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777953">
        <w:rPr>
          <w:rFonts w:ascii="Calibri Light" w:hAnsi="Calibri Light" w:cs="Calibri Light"/>
          <w:lang w:val="lt-LT"/>
        </w:rPr>
        <w:t xml:space="preserve">Any </w:t>
      </w:r>
      <w:proofErr w:type="spellStart"/>
      <w:r w:rsidRPr="00777953">
        <w:rPr>
          <w:rFonts w:ascii="Calibri Light" w:hAnsi="Calibri Light" w:cs="Calibri Light"/>
          <w:lang w:val="lt-LT"/>
        </w:rPr>
        <w:t>information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explanations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>/</w:t>
      </w:r>
      <w:proofErr w:type="spellStart"/>
      <w:r w:rsidRPr="00777953">
        <w:rPr>
          <w:rFonts w:ascii="Calibri Light" w:hAnsi="Calibri Light" w:cs="Calibri Light"/>
          <w:lang w:val="lt-LT"/>
        </w:rPr>
        <w:t>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clarifications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PDs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notifications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other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communication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between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Commission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made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exclusively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means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C</w:t>
      </w:r>
      <w:r w:rsidR="000E602A" w:rsidRPr="00777953">
        <w:rPr>
          <w:rFonts w:ascii="Calibri Light" w:hAnsi="Calibri Light" w:cs="Calibri Light"/>
          <w:lang w:val="lt-LT"/>
        </w:rPr>
        <w:t>P</w:t>
      </w:r>
      <w:r w:rsidRPr="00777953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777953">
        <w:rPr>
          <w:rFonts w:ascii="Calibri Light" w:hAnsi="Calibri Light" w:cs="Calibri Light"/>
          <w:lang w:val="lt-LT"/>
        </w:rPr>
        <w:t>correspondence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bookmarkEnd w:id="0"/>
    </w:p>
    <w:p w14:paraId="31E05DBF" w14:textId="4B0D0EAC" w:rsidR="00227345" w:rsidRPr="00227345" w:rsidRDefault="006736B0" w:rsidP="00227345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During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procedures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execution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processed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accordance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(EU) 2016/679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European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Parliament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Council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27 </w:t>
      </w:r>
      <w:proofErr w:type="spellStart"/>
      <w:r w:rsidRPr="00777953">
        <w:rPr>
          <w:rFonts w:ascii="Calibri Light" w:hAnsi="Calibri Light" w:cs="Calibri Light"/>
          <w:lang w:val="lt-LT"/>
        </w:rPr>
        <w:t>April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2016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protection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natural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regard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free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movement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data,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repealing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Directive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95/46/EC ("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"),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Description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processing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personal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and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implementation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rights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subjects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Resource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Agency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under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Ministry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Interior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Republic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Lithuania,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approved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by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Order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Director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Resource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Agency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under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Ministry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Interior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Republic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Lithuania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No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>. 8V-150 "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Approval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Description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Processing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Personal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and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Implementation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Rights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Subjects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Resource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Agency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under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Ministry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Interior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Republic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Lithuania"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6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August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2018</w:t>
      </w:r>
    </w:p>
    <w:p w14:paraId="00CEC0FC" w14:textId="07794993" w:rsidR="00777953" w:rsidRDefault="00227345" w:rsidP="00227345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227345">
        <w:rPr>
          <w:rFonts w:ascii="Calibri Light" w:hAnsi="Calibri Light" w:cs="Calibri Light"/>
          <w:lang w:val="lt-LT"/>
        </w:rPr>
        <w:t>Translated</w:t>
      </w:r>
      <w:proofErr w:type="spellEnd"/>
      <w:r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227345">
        <w:rPr>
          <w:rFonts w:ascii="Calibri Light" w:hAnsi="Calibri Light" w:cs="Calibri Light"/>
          <w:lang w:val="lt-LT"/>
        </w:rPr>
        <w:t>with</w:t>
      </w:r>
      <w:proofErr w:type="spellEnd"/>
      <w:r w:rsidRPr="00227345">
        <w:rPr>
          <w:rFonts w:ascii="Calibri Light" w:hAnsi="Calibri Light" w:cs="Calibri Light"/>
          <w:lang w:val="lt-LT"/>
        </w:rPr>
        <w:t xml:space="preserve"> DeepL.com (</w:t>
      </w:r>
      <w:proofErr w:type="spellStart"/>
      <w:r w:rsidRPr="00227345">
        <w:rPr>
          <w:rFonts w:ascii="Calibri Light" w:hAnsi="Calibri Light" w:cs="Calibri Light"/>
          <w:lang w:val="lt-LT"/>
        </w:rPr>
        <w:t>free</w:t>
      </w:r>
      <w:proofErr w:type="spellEnd"/>
      <w:r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227345">
        <w:rPr>
          <w:rFonts w:ascii="Calibri Light" w:hAnsi="Calibri Light" w:cs="Calibri Light"/>
          <w:lang w:val="lt-LT"/>
        </w:rPr>
        <w:t>version</w:t>
      </w:r>
      <w:proofErr w:type="spellEnd"/>
      <w:r w:rsidRPr="00227345">
        <w:rPr>
          <w:rFonts w:ascii="Calibri Light" w:hAnsi="Calibri Light" w:cs="Calibri Light"/>
          <w:lang w:val="lt-LT"/>
        </w:rPr>
        <w:t>)</w:t>
      </w:r>
      <w:r w:rsidR="006736B0"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="006736B0" w:rsidRPr="00777953">
        <w:rPr>
          <w:rFonts w:ascii="Calibri Light" w:hAnsi="Calibri Light" w:cs="Calibri Light"/>
          <w:lang w:val="lt-LT"/>
        </w:rPr>
        <w:t>More</w:t>
      </w:r>
      <w:proofErr w:type="spellEnd"/>
      <w:r w:rsidR="006736B0"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6736B0" w:rsidRPr="00777953">
        <w:rPr>
          <w:rFonts w:ascii="Calibri Light" w:hAnsi="Calibri Light" w:cs="Calibri Light"/>
          <w:lang w:val="lt-LT"/>
        </w:rPr>
        <w:t>information</w:t>
      </w:r>
      <w:proofErr w:type="spellEnd"/>
      <w:r w:rsidR="006736B0" w:rsidRPr="00777953">
        <w:rPr>
          <w:rFonts w:ascii="Calibri Light" w:hAnsi="Calibri Light" w:cs="Calibri Light"/>
          <w:lang w:val="lt-LT"/>
        </w:rPr>
        <w:t xml:space="preserve">: </w:t>
      </w:r>
      <w:hyperlink r:id="rId15" w:history="1">
        <w:r w:rsidR="00777953" w:rsidRPr="00777953">
          <w:rPr>
            <w:rStyle w:val="Hipersaitas"/>
            <w:rFonts w:ascii="Calibri Light" w:hAnsi="Calibri Light" w:cs="Calibri Light"/>
            <w:lang w:val="lt-LT"/>
          </w:rPr>
          <w:t>https://ia.lrv.lt/lt/asmens-duomenu-apsauga/</w:t>
        </w:r>
      </w:hyperlink>
      <w:r w:rsidR="00777953" w:rsidRPr="00777953">
        <w:rPr>
          <w:rFonts w:ascii="Calibri Light" w:hAnsi="Calibri Light" w:cs="Calibri Light"/>
          <w:lang w:val="lt-LT"/>
        </w:rPr>
        <w:t xml:space="preserve"> </w:t>
      </w:r>
      <w:r w:rsidR="006736B0" w:rsidRPr="00777953">
        <w:rPr>
          <w:rFonts w:ascii="Calibri Light" w:hAnsi="Calibri Light" w:cs="Calibri Light"/>
          <w:lang w:val="lt-LT"/>
        </w:rPr>
        <w:t xml:space="preserve"> </w:t>
      </w:r>
    </w:p>
    <w:p w14:paraId="282437D2" w14:textId="77777777" w:rsidR="00777953" w:rsidRDefault="006736B0" w:rsidP="00777953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If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does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process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behalf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entity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performance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i.e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does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become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processor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case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considered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controller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which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has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rights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obligations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set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out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>.</w:t>
      </w:r>
    </w:p>
    <w:p w14:paraId="7A2DB5A2" w14:textId="7C043BD6" w:rsidR="00A5617A" w:rsidRPr="00777953" w:rsidRDefault="006736B0" w:rsidP="00861E7A">
      <w:pPr>
        <w:pStyle w:val="Sraopastraipa"/>
        <w:numPr>
          <w:ilvl w:val="1"/>
          <w:numId w:val="24"/>
        </w:numPr>
        <w:tabs>
          <w:tab w:val="left" w:pos="0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If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processes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behalf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 xml:space="preserve">CA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performance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77953">
        <w:rPr>
          <w:rFonts w:ascii="Calibri Light" w:hAnsi="Calibri Light" w:cs="Calibri Light"/>
          <w:lang w:val="lt-LT"/>
        </w:rPr>
        <w:t>e.g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2C60C1">
        <w:rPr>
          <w:rFonts w:ascii="Calibri Light" w:hAnsi="Calibri Light" w:cs="Calibri Light"/>
          <w:lang w:val="lt-LT"/>
        </w:rPr>
        <w:t>CA</w:t>
      </w:r>
      <w:r w:rsidRPr="00777953">
        <w:rPr>
          <w:rFonts w:ascii="Calibri Light" w:hAnsi="Calibri Light" w:cs="Calibri Light"/>
          <w:lang w:val="lt-LT"/>
        </w:rPr>
        <w:t>'s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accounting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data),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considered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processor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under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77953">
        <w:rPr>
          <w:rFonts w:ascii="Calibri Light" w:hAnsi="Calibri Light" w:cs="Calibri Light"/>
          <w:lang w:val="lt-LT"/>
        </w:rPr>
        <w:t>case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successful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required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77953">
        <w:rPr>
          <w:rFonts w:ascii="Calibri Light" w:hAnsi="Calibri Light" w:cs="Calibri Light"/>
          <w:lang w:val="lt-LT"/>
        </w:rPr>
        <w:t>sign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concluded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accordance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Article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28(3)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general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terms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77953">
        <w:rPr>
          <w:rFonts w:ascii="Calibri Light" w:hAnsi="Calibri Light" w:cs="Calibri Light"/>
          <w:lang w:val="lt-LT"/>
        </w:rPr>
        <w:t>which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confidential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777953">
        <w:rPr>
          <w:rFonts w:ascii="Calibri Light" w:hAnsi="Calibri Light" w:cs="Calibri Light"/>
          <w:lang w:val="lt-LT"/>
        </w:rPr>
        <w:t>insofar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77953">
        <w:rPr>
          <w:rFonts w:ascii="Calibri Light" w:hAnsi="Calibri Light" w:cs="Calibri Light"/>
          <w:lang w:val="lt-LT"/>
        </w:rPr>
        <w:t>likely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77953">
        <w:rPr>
          <w:rFonts w:ascii="Calibri Light" w:hAnsi="Calibri Light" w:cs="Calibri Light"/>
          <w:lang w:val="lt-LT"/>
        </w:rPr>
        <w:t>have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impact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price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offer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specified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SC.</w:t>
      </w:r>
    </w:p>
    <w:p w14:paraId="3CFF0CE7" w14:textId="0C6478DD" w:rsidR="00BA2917" w:rsidRPr="00CC77C5" w:rsidRDefault="006736B0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CONTRACTING AUTHORITY</w:t>
      </w:r>
      <w:r w:rsidR="00BA2917" w:rsidRPr="00CC77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 (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CA</w:t>
      </w:r>
      <w:r w:rsidR="00BA2917" w:rsidRPr="00CC77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)</w:t>
      </w:r>
    </w:p>
    <w:p w14:paraId="469DF5EC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691029D8" w14:textId="46D88621" w:rsidR="00A5617A" w:rsidRPr="00CC77C5" w:rsidRDefault="006736B0" w:rsidP="00861E7A">
      <w:pPr>
        <w:pStyle w:val="Sraopastraipa"/>
        <w:numPr>
          <w:ilvl w:val="1"/>
          <w:numId w:val="24"/>
        </w:numPr>
        <w:tabs>
          <w:tab w:val="left" w:pos="993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lang w:val="lt-LT"/>
        </w:rPr>
        <w:t xml:space="preserve">CA </w:t>
      </w:r>
      <w:proofErr w:type="spellStart"/>
      <w:r>
        <w:rPr>
          <w:rFonts w:ascii="Calibri Light" w:hAnsi="Calibri Light" w:cs="Calibri Light"/>
          <w:lang w:val="lt-LT"/>
        </w:rPr>
        <w:t>is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indicated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6736B0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6736B0">
        <w:rPr>
          <w:rFonts w:ascii="Calibri Light" w:hAnsi="Calibri Light" w:cs="Calibri Light"/>
          <w:lang w:val="lt-LT"/>
        </w:rPr>
        <w:t>If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CA</w:t>
      </w:r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not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Resource</w:t>
      </w:r>
      <w:r w:rsidR="00FF1C56">
        <w:rPr>
          <w:rFonts w:ascii="Calibri Light" w:hAnsi="Calibri Light" w:cs="Calibri Light"/>
          <w:lang w:val="lt-LT"/>
        </w:rPr>
        <w:t>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Agency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but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another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body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Home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Affairs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system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Resource</w:t>
      </w:r>
      <w:r w:rsidR="00FF1C56">
        <w:rPr>
          <w:rFonts w:ascii="Calibri Light" w:hAnsi="Calibri Light" w:cs="Calibri Light"/>
          <w:lang w:val="lt-LT"/>
        </w:rPr>
        <w:t>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Agency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carry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out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procurement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procedures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Home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Affairs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central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CA</w:t>
      </w:r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and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Contract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736B0">
        <w:rPr>
          <w:rFonts w:ascii="Calibri Light" w:hAnsi="Calibri Light" w:cs="Calibri Light"/>
          <w:lang w:val="lt-LT"/>
        </w:rPr>
        <w:t>awarded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CA</w:t>
      </w:r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indicated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 w:rsidRPr="006736B0">
        <w:rPr>
          <w:rFonts w:ascii="Calibri Light" w:hAnsi="Calibri Light" w:cs="Calibri Light"/>
          <w:color w:val="000000" w:themeColor="text1"/>
          <w:lang w:val="lt-LT"/>
        </w:rPr>
        <w:t>SC</w:t>
      </w:r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as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proposed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Commission</w:t>
      </w:r>
      <w:proofErr w:type="spellEnd"/>
      <w:r w:rsidRPr="006736B0">
        <w:rPr>
          <w:rFonts w:ascii="Calibri Light" w:hAnsi="Calibri Light" w:cs="Calibri Light"/>
          <w:lang w:val="lt-LT"/>
        </w:rPr>
        <w:t>.</w:t>
      </w:r>
    </w:p>
    <w:p w14:paraId="5BE436AC" w14:textId="47BDC7A8" w:rsidR="00BA2917" w:rsidRPr="00CC77C5" w:rsidRDefault="0064317A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SUBJECT-MATTER OF THE PROCUREMENT</w:t>
      </w:r>
      <w:r w:rsidR="006736B0" w:rsidRPr="006736B0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, TECHNICAL SPECIFICATION</w:t>
      </w:r>
    </w:p>
    <w:p w14:paraId="51AD7FD8" w14:textId="77777777" w:rsidR="00A9463D" w:rsidRDefault="006736B0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title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subject-matter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procurement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criteria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conditions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for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evaluating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tender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A9463D">
        <w:rPr>
          <w:rFonts w:ascii="Calibri Light" w:hAnsi="Calibri Light" w:cs="Calibri Light"/>
          <w:lang w:val="lt-LT"/>
        </w:rPr>
        <w:t>set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out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S</w:t>
      </w:r>
      <w:r w:rsidR="008E491D" w:rsidRPr="00A9463D">
        <w:rPr>
          <w:rFonts w:ascii="Calibri Light" w:hAnsi="Calibri Light" w:cs="Calibri Light"/>
          <w:lang w:val="lt-LT"/>
        </w:rPr>
        <w:t>C</w:t>
      </w:r>
      <w:r w:rsidRPr="00A9463D">
        <w:rPr>
          <w:rFonts w:ascii="Calibri Light" w:hAnsi="Calibri Light" w:cs="Calibri Light"/>
          <w:lang w:val="lt-LT"/>
        </w:rPr>
        <w:t>.</w:t>
      </w:r>
    </w:p>
    <w:p w14:paraId="1B010AEF" w14:textId="77777777" w:rsidR="00A9463D" w:rsidRDefault="006736B0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quantity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A9463D">
        <w:rPr>
          <w:rFonts w:ascii="Calibri Light" w:hAnsi="Calibri Light" w:cs="Calibri Light"/>
          <w:lang w:val="lt-LT"/>
        </w:rPr>
        <w:t>scope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A9463D">
        <w:rPr>
          <w:rFonts w:ascii="Calibri Light" w:hAnsi="Calibri Light" w:cs="Calibri Light"/>
          <w:lang w:val="lt-LT"/>
        </w:rPr>
        <w:t>requirements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characteristics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terms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conditions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description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subject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procurement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A9463D">
        <w:rPr>
          <w:rFonts w:ascii="Calibri Light" w:hAnsi="Calibri Light" w:cs="Calibri Light"/>
          <w:lang w:val="lt-LT"/>
        </w:rPr>
        <w:t>specified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TS.</w:t>
      </w:r>
    </w:p>
    <w:p w14:paraId="64F5CE99" w14:textId="22C46785" w:rsidR="00A5617A" w:rsidRDefault="006736B0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models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sources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standards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trademarks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patents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types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origin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manufacture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referred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include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products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A9463D">
        <w:rPr>
          <w:rFonts w:ascii="Calibri Light" w:hAnsi="Calibri Light" w:cs="Calibri Light"/>
          <w:lang w:val="lt-LT"/>
        </w:rPr>
        <w:t>i.e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supplier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may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also </w:t>
      </w:r>
      <w:proofErr w:type="spellStart"/>
      <w:r w:rsidRPr="00A9463D">
        <w:rPr>
          <w:rFonts w:ascii="Calibri Light" w:hAnsi="Calibri Light" w:cs="Calibri Light"/>
          <w:lang w:val="lt-LT"/>
        </w:rPr>
        <w:t>offer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relevant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products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A9463D">
        <w:rPr>
          <w:rFonts w:ascii="Calibri Light" w:hAnsi="Calibri Light" w:cs="Calibri Light"/>
          <w:lang w:val="lt-LT"/>
        </w:rPr>
        <w:t>regardless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whether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A9463D">
        <w:rPr>
          <w:rFonts w:ascii="Calibri Light" w:hAnsi="Calibri Light" w:cs="Calibri Light"/>
          <w:lang w:val="lt-LT"/>
        </w:rPr>
        <w:t>accompanied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by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words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"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equivalent</w:t>
      </w:r>
      <w:proofErr w:type="spellEnd"/>
      <w:r w:rsidRPr="00A9463D">
        <w:rPr>
          <w:rFonts w:ascii="Calibri Light" w:hAnsi="Calibri Light" w:cs="Calibri Light"/>
          <w:lang w:val="lt-LT"/>
        </w:rPr>
        <w:t>" (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clause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does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not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apply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source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standard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trademark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patent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type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origin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manufacture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mentioned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definition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products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existing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available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r w:rsidR="008E491D" w:rsidRPr="00A9463D">
        <w:rPr>
          <w:rFonts w:ascii="Calibri Light" w:hAnsi="Calibri Light" w:cs="Calibri Light"/>
          <w:lang w:val="lt-LT"/>
        </w:rPr>
        <w:t>CA</w:t>
      </w:r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partners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burden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proving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equivalence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lies </w:t>
      </w:r>
      <w:proofErr w:type="spellStart"/>
      <w:r w:rsidRPr="00A9463D">
        <w:rPr>
          <w:rFonts w:ascii="Calibri Light" w:hAnsi="Calibri Light" w:cs="Calibri Light"/>
          <w:lang w:val="lt-LT"/>
        </w:rPr>
        <w:t>with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supplier</w:t>
      </w:r>
      <w:proofErr w:type="spellEnd"/>
      <w:r w:rsidRPr="00A9463D">
        <w:rPr>
          <w:rFonts w:ascii="Calibri Light" w:hAnsi="Calibri Light" w:cs="Calibri Light"/>
          <w:lang w:val="lt-LT"/>
        </w:rPr>
        <w:t>.</w:t>
      </w:r>
    </w:p>
    <w:p w14:paraId="4AC0EC22" w14:textId="778479E5" w:rsidR="0064317A" w:rsidRPr="0064317A" w:rsidRDefault="0064317A" w:rsidP="006431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rPr>
          <w:rFonts w:ascii="Calibri Light" w:hAnsi="Calibri Light" w:cs="Calibri Light"/>
          <w:lang w:val="lt-LT"/>
        </w:rPr>
      </w:pPr>
      <w:proofErr w:type="spellStart"/>
      <w:r w:rsidRPr="0064317A">
        <w:rPr>
          <w:rFonts w:ascii="Calibri Light" w:hAnsi="Calibri Light" w:cs="Calibri Light"/>
          <w:lang w:val="lt-LT"/>
        </w:rPr>
        <w:t>Where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in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describing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subject-matter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procurement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refers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to a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certificate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4317A">
        <w:rPr>
          <w:rFonts w:ascii="Calibri Light" w:hAnsi="Calibri Light" w:cs="Calibri Light"/>
          <w:lang w:val="lt-LT"/>
        </w:rPr>
        <w:t>general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(a Lithuanian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transposing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4317A">
        <w:rPr>
          <w:rFonts w:ascii="Calibri Light" w:hAnsi="Calibri Light" w:cs="Calibri Light"/>
          <w:lang w:val="lt-LT"/>
        </w:rPr>
        <w:t>European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European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approval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document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general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for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information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and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communication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technologies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international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other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standardisation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systems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laid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down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by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European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Standardisation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Organisations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certificate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4317A">
        <w:rPr>
          <w:rFonts w:ascii="Calibri Light" w:hAnsi="Calibri Light" w:cs="Calibri Light"/>
          <w:lang w:val="lt-LT"/>
        </w:rPr>
        <w:t>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relating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design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works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calculation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and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execution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estimates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and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use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goods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64317A">
        <w:rPr>
          <w:rFonts w:ascii="Calibri Light" w:hAnsi="Calibri Light" w:cs="Calibri Light"/>
          <w:lang w:val="lt-LT"/>
        </w:rPr>
        <w:t>each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such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reference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shall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4317A">
        <w:rPr>
          <w:rFonts w:ascii="Calibri Light" w:hAnsi="Calibri Light" w:cs="Calibri Light"/>
          <w:lang w:val="lt-LT"/>
        </w:rPr>
        <w:t>deemed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64317A">
        <w:rPr>
          <w:rFonts w:ascii="Calibri Light" w:hAnsi="Calibri Light" w:cs="Calibri Light"/>
          <w:lang w:val="lt-LT"/>
        </w:rPr>
        <w:t>accompanied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by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words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„</w:t>
      </w:r>
      <w:proofErr w:type="spellStart"/>
      <w:r w:rsidRPr="0064317A">
        <w:rPr>
          <w:rFonts w:ascii="Calibri Light" w:hAnsi="Calibri Light" w:cs="Calibri Light"/>
          <w:lang w:val="lt-LT"/>
        </w:rPr>
        <w:t>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equivalent</w:t>
      </w:r>
      <w:proofErr w:type="spellEnd"/>
      <w:r>
        <w:rPr>
          <w:rFonts w:ascii="Calibri Light" w:hAnsi="Calibri Light" w:cs="Calibri Light"/>
          <w:lang w:val="lt-LT"/>
        </w:rPr>
        <w:t>“</w:t>
      </w:r>
      <w:r w:rsidRPr="0064317A">
        <w:rPr>
          <w:rFonts w:ascii="Calibri Light" w:hAnsi="Calibri Light" w:cs="Calibri Light"/>
          <w:lang w:val="lt-LT"/>
        </w:rPr>
        <w:t>.</w:t>
      </w:r>
    </w:p>
    <w:p w14:paraId="5E04DD7E" w14:textId="1966B3C9" w:rsidR="00BA2917" w:rsidRPr="00CC77C5" w:rsidRDefault="008E491D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0" w:after="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8E491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CONDITIONS FOR PARTICIPATION IN THE TENDER</w:t>
      </w:r>
    </w:p>
    <w:p w14:paraId="4503ADFB" w14:textId="77777777" w:rsidR="00A5617A" w:rsidRPr="00CC77C5" w:rsidRDefault="00A5617A" w:rsidP="00F64268">
      <w:pPr>
        <w:spacing w:before="60" w:after="60" w:line="120" w:lineRule="auto"/>
        <w:rPr>
          <w:rFonts w:ascii="Calibri Light" w:hAnsi="Calibri Light" w:cs="Calibri Light"/>
          <w:lang w:val="lt-LT"/>
        </w:rPr>
      </w:pPr>
    </w:p>
    <w:p w14:paraId="72D73C24" w14:textId="6AC9E75D" w:rsidR="008E491D" w:rsidRPr="008E491D" w:rsidRDefault="008E491D" w:rsidP="0075012A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8E491D">
        <w:rPr>
          <w:rFonts w:ascii="Calibri Light" w:hAnsi="Calibri Light" w:cs="Calibri Light"/>
          <w:lang w:val="lt-LT"/>
        </w:rPr>
        <w:lastRenderedPageBreak/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grounds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for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exclusion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supplier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qualification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where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applicable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quality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>/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environmental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management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system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standards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list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documents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attesting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compliance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these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SC</w:t>
      </w:r>
      <w:r w:rsidRPr="008E491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8E491D">
        <w:rPr>
          <w:rFonts w:ascii="Calibri Light" w:hAnsi="Calibri Light" w:cs="Calibri Light"/>
          <w:lang w:val="lt-LT"/>
        </w:rPr>
        <w:t>If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supplier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demonstrates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compliance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qualification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compliance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quality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management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system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>/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environmental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management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system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standard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by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means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equivalent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document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one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referred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8E491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8E491D">
        <w:rPr>
          <w:rFonts w:ascii="Calibri Light" w:hAnsi="Calibri Light" w:cs="Calibri Light"/>
          <w:lang w:val="lt-LT"/>
        </w:rPr>
        <w:t>e.g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8E491D">
        <w:rPr>
          <w:rFonts w:ascii="Calibri Light" w:hAnsi="Calibri Light" w:cs="Calibri Light"/>
          <w:lang w:val="lt-LT"/>
        </w:rPr>
        <w:t>certificates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attestations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attestations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etc.), it </w:t>
      </w:r>
      <w:proofErr w:type="spellStart"/>
      <w:r w:rsidRPr="008E491D">
        <w:rPr>
          <w:rFonts w:ascii="Calibri Light" w:hAnsi="Calibri Light" w:cs="Calibri Light"/>
          <w:lang w:val="lt-LT"/>
        </w:rPr>
        <w:t>shall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supplier's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burden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prove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equivalence</w:t>
      </w:r>
      <w:proofErr w:type="spellEnd"/>
      <w:r w:rsidRPr="008E491D">
        <w:rPr>
          <w:rFonts w:ascii="Calibri Light" w:hAnsi="Calibri Light" w:cs="Calibri Light"/>
          <w:lang w:val="lt-LT"/>
        </w:rPr>
        <w:t>.</w:t>
      </w:r>
    </w:p>
    <w:p w14:paraId="4522B789" w14:textId="77777777" w:rsidR="0075012A" w:rsidRDefault="008E491D" w:rsidP="0075012A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supplier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rely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capacity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other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economic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operators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meet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contract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documents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have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specific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authorisation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be a </w:t>
      </w:r>
      <w:proofErr w:type="spellStart"/>
      <w:r w:rsidRPr="008E491D">
        <w:rPr>
          <w:rFonts w:ascii="Calibri Light" w:hAnsi="Calibri Light" w:cs="Calibri Light"/>
          <w:lang w:val="lt-LT"/>
        </w:rPr>
        <w:t>member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certain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organisations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accordance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provisions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Article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47(2)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Law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on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Public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Procurement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financial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economic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capacity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accordance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provisions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Article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47(3)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Law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on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Public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Procurement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technical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professional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capacity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accordance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provisions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Article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47(6)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Law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on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Public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Procurement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irrespective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nature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legal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link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those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economic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operators</w:t>
      </w:r>
      <w:proofErr w:type="spellEnd"/>
      <w:r w:rsidRPr="008E491D">
        <w:rPr>
          <w:rFonts w:ascii="Calibri Light" w:hAnsi="Calibri Light" w:cs="Calibri Light"/>
          <w:lang w:val="lt-LT"/>
        </w:rPr>
        <w:t>.</w:t>
      </w:r>
    </w:p>
    <w:p w14:paraId="39364D53" w14:textId="36C1D55A" w:rsidR="00A5617A" w:rsidRPr="0075012A" w:rsidRDefault="008E491D" w:rsidP="00861E7A">
      <w:pPr>
        <w:pStyle w:val="Sraopastraipa"/>
        <w:numPr>
          <w:ilvl w:val="1"/>
          <w:numId w:val="24"/>
        </w:numPr>
        <w:tabs>
          <w:tab w:val="left" w:pos="0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supplier's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qualifications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regard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right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engage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activity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question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verified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fully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verified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accordance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qualification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laid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down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SC, </w:t>
      </w:r>
      <w:proofErr w:type="spellStart"/>
      <w:r w:rsidRPr="0075012A">
        <w:rPr>
          <w:rFonts w:ascii="Calibri Light" w:hAnsi="Calibri Light" w:cs="Calibri Light"/>
          <w:lang w:val="lt-LT"/>
        </w:rPr>
        <w:t>but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regulatory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framework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lays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down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certain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regard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right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engage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activity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question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give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undertaking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contracting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authority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that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lang w:val="lt-LT"/>
        </w:rPr>
        <w:t>performed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holders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that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right</w:t>
      </w:r>
      <w:proofErr w:type="spellEnd"/>
      <w:r w:rsidRPr="0075012A">
        <w:rPr>
          <w:rFonts w:ascii="Calibri Light" w:hAnsi="Calibri Light" w:cs="Calibri Light"/>
          <w:lang w:val="lt-LT"/>
        </w:rPr>
        <w:t>.</w:t>
      </w:r>
    </w:p>
    <w:p w14:paraId="79873C59" w14:textId="063E7AA5" w:rsidR="00BA2917" w:rsidRPr="00CC77C5" w:rsidRDefault="008E491D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bookmarkStart w:id="1" w:name="_Ref448409283"/>
      <w:r w:rsidRPr="008E491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</w:t>
      </w:r>
      <w:r w:rsidRPr="008E491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PD EUROPEAN SINGLE PROCUREMENT DOCUMENT</w:t>
      </w:r>
    </w:p>
    <w:p w14:paraId="297FE3E2" w14:textId="77777777" w:rsidR="0075012A" w:rsidRDefault="006B2576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75012A">
        <w:rPr>
          <w:rFonts w:ascii="Calibri Light" w:hAnsi="Calibri Light" w:cs="Calibri Light"/>
          <w:lang w:val="lt-LT"/>
        </w:rPr>
        <w:t>E</w:t>
      </w:r>
      <w:r w:rsidR="008E491D" w:rsidRPr="0075012A">
        <w:rPr>
          <w:rFonts w:ascii="Calibri Light" w:hAnsi="Calibri Light" w:cs="Calibri Light"/>
          <w:lang w:val="lt-LT"/>
        </w:rPr>
        <w:t>S</w:t>
      </w:r>
      <w:r w:rsidR="00CD1B34" w:rsidRPr="0075012A">
        <w:rPr>
          <w:rFonts w:ascii="Calibri Light" w:hAnsi="Calibri Light" w:cs="Calibri Light"/>
          <w:lang w:val="lt-LT"/>
        </w:rPr>
        <w:t xml:space="preserve">PD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declaration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compulsory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By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this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suppliers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declare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that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meet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qualification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set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out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contract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and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that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there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no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grounds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for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their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exclusion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from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contract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When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using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ESPD,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tenderers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no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longer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need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submit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all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supporting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with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their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-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ESPD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used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preliminary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proof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and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supporting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only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required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from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eventual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winner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Inaccurate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false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ESPD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may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lead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rejection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of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and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may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restrict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participation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other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>.</w:t>
      </w:r>
    </w:p>
    <w:p w14:paraId="322F2005" w14:textId="77777777" w:rsidR="0075012A" w:rsidRDefault="008E491D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each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joint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venture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partners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tender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submitted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>/</w:t>
      </w:r>
      <w:proofErr w:type="spellStart"/>
      <w:r w:rsidRPr="0075012A">
        <w:rPr>
          <w:rFonts w:ascii="Calibri Light" w:hAnsi="Calibri Light" w:cs="Calibri Light"/>
          <w:lang w:val="lt-LT"/>
        </w:rPr>
        <w:t>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other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capacities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lang w:val="lt-LT"/>
        </w:rPr>
        <w:t>relied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upon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]),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subcontractors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SC </w:t>
      </w:r>
      <w:proofErr w:type="spellStart"/>
      <w:r w:rsidRPr="0075012A">
        <w:rPr>
          <w:rFonts w:ascii="Calibri Light" w:hAnsi="Calibri Light" w:cs="Calibri Light"/>
          <w:lang w:val="lt-LT"/>
        </w:rPr>
        <w:t>impose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such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them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individually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75012A">
        <w:rPr>
          <w:rFonts w:ascii="Calibri Light" w:hAnsi="Calibri Light" w:cs="Calibri Light"/>
          <w:lang w:val="lt-LT"/>
        </w:rPr>
        <w:t>except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quasi-subcontractors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third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parties </w:t>
      </w:r>
      <w:proofErr w:type="spellStart"/>
      <w:r w:rsidRPr="0075012A">
        <w:rPr>
          <w:rFonts w:ascii="Calibri Light" w:hAnsi="Calibri Light" w:cs="Calibri Light"/>
          <w:lang w:val="lt-LT"/>
        </w:rPr>
        <w:t>who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contribute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directly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actively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own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actions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fulfilment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Purchaser's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need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purchase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subject-matter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an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ESPD </w:t>
      </w:r>
      <w:proofErr w:type="spellStart"/>
      <w:r w:rsidRPr="0075012A">
        <w:rPr>
          <w:rFonts w:ascii="Calibri Light" w:hAnsi="Calibri Light" w:cs="Calibri Light"/>
          <w:lang w:val="lt-LT"/>
        </w:rPr>
        <w:t>duly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completed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signed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those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lang w:val="lt-LT"/>
        </w:rPr>
        <w:t>submitted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individually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sub-suppliers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point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may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authorise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sign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ESPD.</w:t>
      </w:r>
    </w:p>
    <w:p w14:paraId="2E2AB79B" w14:textId="00B94604" w:rsidR="0075012A" w:rsidRDefault="008E491D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form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ESPD (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XML </w:t>
      </w:r>
      <w:proofErr w:type="spellStart"/>
      <w:r w:rsidRPr="0075012A">
        <w:rPr>
          <w:rFonts w:ascii="Calibri Light" w:hAnsi="Calibri Light" w:cs="Calibri Light"/>
          <w:lang w:val="lt-LT"/>
        </w:rPr>
        <w:t>format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75012A">
        <w:rPr>
          <w:rFonts w:ascii="Calibri Light" w:hAnsi="Calibri Light" w:cs="Calibri Light"/>
          <w:lang w:val="lt-LT"/>
        </w:rPr>
        <w:t>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provided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procurement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lang w:val="lt-LT"/>
        </w:rPr>
        <w:t>see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Annex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5 </w:t>
      </w:r>
      <w:r w:rsidR="008F1F7F">
        <w:rPr>
          <w:rFonts w:ascii="Calibri Light" w:hAnsi="Calibri Light" w:cs="Calibri Light"/>
          <w:lang w:val="lt-LT"/>
        </w:rPr>
        <w:t>RA</w:t>
      </w:r>
      <w:r w:rsidRPr="0075012A">
        <w:rPr>
          <w:rFonts w:ascii="Calibri Light" w:hAnsi="Calibri Light" w:cs="Calibri Light"/>
          <w:lang w:val="lt-LT"/>
        </w:rPr>
        <w:t xml:space="preserve"> PD ESPD).</w:t>
      </w:r>
    </w:p>
    <w:p w14:paraId="59DCA647" w14:textId="6D45E9E4" w:rsidR="008E491D" w:rsidRPr="0075012A" w:rsidRDefault="008E491D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b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must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complete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ESPD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as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follows</w:t>
      </w:r>
      <w:proofErr w:type="spellEnd"/>
      <w:r w:rsidRPr="0075012A">
        <w:rPr>
          <w:rFonts w:ascii="Calibri Light" w:hAnsi="Calibri Light" w:cs="Calibri Light"/>
          <w:b/>
          <w:lang w:val="lt-LT"/>
        </w:rPr>
        <w:t>:</w:t>
      </w:r>
    </w:p>
    <w:p w14:paraId="00E3D23B" w14:textId="1BD8F063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(a) save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XML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format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a computer;</w:t>
      </w:r>
    </w:p>
    <w:p w14:paraId="3F04CC25" w14:textId="543B5807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upload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import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EC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Website</w:t>
      </w:r>
      <w:proofErr w:type="spellEnd"/>
      <w:r w:rsidRPr="009B2754">
        <w:rPr>
          <w:rFonts w:ascii="Calibri Light" w:hAnsi="Calibri Light" w:cs="Calibri Light"/>
          <w:i/>
          <w:lang w:val="lt-LT"/>
        </w:rPr>
        <w:t>;</w:t>
      </w:r>
    </w:p>
    <w:p w14:paraId="36186F73" w14:textId="20D39768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submit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answers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questions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ESPD;</w:t>
      </w:r>
    </w:p>
    <w:p w14:paraId="62786312" w14:textId="77777777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(d) save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received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with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answers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computer;</w:t>
      </w:r>
    </w:p>
    <w:p w14:paraId="2B20EB86" w14:textId="4F08F00B" w:rsidR="00A5617A" w:rsidRPr="009B2754" w:rsidRDefault="008E491D" w:rsidP="00861E7A">
      <w:pPr>
        <w:pStyle w:val="Sraopastraipa"/>
        <w:tabs>
          <w:tab w:val="left" w:pos="851"/>
        </w:tabs>
        <w:spacing w:before="60" w:after="200" w:line="240" w:lineRule="auto"/>
        <w:ind w:left="0" w:firstLine="425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(e)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when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submitting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by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means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CVP IS,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attach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together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with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'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Attach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'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section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window</w:t>
      </w:r>
      <w:proofErr w:type="spellEnd"/>
      <w:r w:rsidRPr="009B2754">
        <w:rPr>
          <w:rFonts w:ascii="Calibri Light" w:hAnsi="Calibri Light" w:cs="Calibri Light"/>
          <w:i/>
          <w:lang w:val="lt-LT"/>
        </w:rPr>
        <w:t>.</w:t>
      </w:r>
    </w:p>
    <w:bookmarkEnd w:id="1"/>
    <w:p w14:paraId="1A5646B3" w14:textId="52343654" w:rsidR="006B2576" w:rsidRPr="00CC77C5" w:rsidRDefault="0017466D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7466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PARTICIPATION OF A GROUP OF ECONOMIC OPERATORS IN THE PROCUREMENT PROCEDUR</w:t>
      </w:r>
      <w:r w:rsidR="009B2754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ES</w:t>
      </w:r>
    </w:p>
    <w:p w14:paraId="11584A34" w14:textId="4E8E2E8E" w:rsidR="0017466D" w:rsidRPr="0075012A" w:rsidRDefault="0017466D" w:rsidP="00861E7A">
      <w:pPr>
        <w:pStyle w:val="Sraopastraipa"/>
        <w:numPr>
          <w:ilvl w:val="1"/>
          <w:numId w:val="24"/>
        </w:numPr>
        <w:tabs>
          <w:tab w:val="left" w:pos="851"/>
        </w:tabs>
        <w:spacing w:before="200" w:after="60" w:line="240" w:lineRule="auto"/>
        <w:ind w:left="0" w:hanging="567"/>
        <w:rPr>
          <w:rFonts w:ascii="Calibri Light" w:hAnsi="Calibri Light" w:cs="Calibri Light"/>
          <w:i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tender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submitted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tenderer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representing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must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submit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lang w:val="lt-LT"/>
        </w:rPr>
        <w:t>Joint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Undertaking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Agreement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lang w:val="lt-LT"/>
        </w:rPr>
        <w:t>hereinafter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as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"J</w:t>
      </w:r>
      <w:r w:rsidR="000E602A" w:rsidRPr="0075012A">
        <w:rPr>
          <w:rFonts w:ascii="Calibri Light" w:hAnsi="Calibri Light" w:cs="Calibri Light"/>
          <w:lang w:val="lt-LT"/>
        </w:rPr>
        <w:t>U</w:t>
      </w:r>
      <w:r w:rsidRPr="0075012A">
        <w:rPr>
          <w:rFonts w:ascii="Calibri Light" w:hAnsi="Calibri Light" w:cs="Calibri Light"/>
          <w:lang w:val="lt-LT"/>
        </w:rPr>
        <w:t xml:space="preserve">A"), </w:t>
      </w:r>
      <w:proofErr w:type="spellStart"/>
      <w:r w:rsidRPr="0075012A">
        <w:rPr>
          <w:rFonts w:ascii="Calibri Light" w:hAnsi="Calibri Light" w:cs="Calibri Light"/>
          <w:lang w:val="lt-LT"/>
        </w:rPr>
        <w:t>which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must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include</w:t>
      </w:r>
      <w:proofErr w:type="spellEnd"/>
      <w:r w:rsidRPr="0075012A">
        <w:rPr>
          <w:rFonts w:ascii="Calibri Light" w:hAnsi="Calibri Light" w:cs="Calibri Light"/>
          <w:lang w:val="lt-LT"/>
        </w:rPr>
        <w:t>:</w:t>
      </w:r>
    </w:p>
    <w:p w14:paraId="4ED302D3" w14:textId="67E4CC27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each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respect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concluded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CA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proportion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value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those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included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total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value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10202635" w14:textId="4A5CC24E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joint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several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liability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parties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JOA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non-performance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CA. </w:t>
      </w:r>
    </w:p>
    <w:p w14:paraId="3C6672A8" w14:textId="6E15B440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lastRenderedPageBreak/>
        <w:t xml:space="preserve">(c)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representation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signature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VAT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invoices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payments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made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signature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relating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execution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).</w:t>
      </w:r>
    </w:p>
    <w:p w14:paraId="414961BC" w14:textId="63403057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(d)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Indication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which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automatically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become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lead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when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lead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encounters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financial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problems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becomes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unable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perform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2980ECD3" w14:textId="5C8B1E5E" w:rsidR="00AB4BA3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(e)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event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circumstances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(d),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fulfil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lead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paid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CA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them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1961AE1D" w14:textId="22882FAE" w:rsidR="0017466D" w:rsidRPr="0075012A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provisions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lang w:val="lt-LT"/>
        </w:rPr>
        <w:t>U</w:t>
      </w:r>
      <w:r w:rsidRPr="0075012A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lang w:val="lt-LT"/>
        </w:rPr>
        <w:t>may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lang w:val="lt-LT"/>
        </w:rPr>
        <w:t>amended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without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written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consent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CA.</w:t>
      </w:r>
    </w:p>
    <w:p w14:paraId="52073594" w14:textId="77777777" w:rsidR="0017466D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CA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following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award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take a </w:t>
      </w:r>
      <w:proofErr w:type="spellStart"/>
      <w:r w:rsidRPr="0017466D">
        <w:rPr>
          <w:rFonts w:ascii="Calibri Light" w:hAnsi="Calibri Light" w:cs="Calibri Light"/>
          <w:lang w:val="lt-LT"/>
        </w:rPr>
        <w:t>particular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legal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3B42A355" w14:textId="56853145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Where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joint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submitted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basis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joint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agreement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>/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member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(s)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capacities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meet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>:</w:t>
      </w:r>
    </w:p>
    <w:p w14:paraId="0680B7EB" w14:textId="0E7742F0" w:rsidR="0017466D" w:rsidRPr="0075012A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out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Annex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5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Pr="0075012A">
        <w:rPr>
          <w:rFonts w:ascii="Calibri Light" w:hAnsi="Calibri Light" w:cs="Calibri Light"/>
          <w:i/>
          <w:lang w:val="lt-LT"/>
        </w:rPr>
        <w:t xml:space="preserve"> PD E</w:t>
      </w:r>
      <w:r w:rsidR="000E602A" w:rsidRPr="0075012A">
        <w:rPr>
          <w:rFonts w:ascii="Calibri Light" w:hAnsi="Calibri Light" w:cs="Calibri Light"/>
          <w:i/>
          <w:lang w:val="lt-LT"/>
        </w:rPr>
        <w:t>S</w:t>
      </w:r>
      <w:r w:rsidRPr="0075012A">
        <w:rPr>
          <w:rFonts w:ascii="Calibri Light" w:hAnsi="Calibri Light" w:cs="Calibri Light"/>
          <w:i/>
          <w:lang w:val="lt-LT"/>
        </w:rPr>
        <w:t xml:space="preserve">PD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concerning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absence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grounds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exclusion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point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15.4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GTS,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each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members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other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whose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capacities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relied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upon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separately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simplified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authority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has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reasonable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doubt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reliability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exception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quasi-suppliers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third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parties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who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contribute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directly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actively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own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acts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fulfilment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authority's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need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procure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131C6327" w14:textId="6C4A4E32" w:rsidR="0017466D" w:rsidRPr="0075012A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conditions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participation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>/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reliance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capabilities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other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out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r w:rsidR="002C60C1">
        <w:rPr>
          <w:rFonts w:ascii="Calibri Light" w:hAnsi="Calibri Light" w:cs="Calibri Light"/>
          <w:i/>
          <w:lang w:val="lt-LT"/>
        </w:rPr>
        <w:t>SC</w:t>
      </w:r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qualifications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clause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15.4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GTS. </w:t>
      </w:r>
    </w:p>
    <w:p w14:paraId="43148C29" w14:textId="4EC9C852" w:rsidR="0017466D" w:rsidRPr="0075012A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System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System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r w:rsidR="002C60C1">
        <w:rPr>
          <w:rFonts w:ascii="Calibri Light" w:hAnsi="Calibri Light" w:cs="Calibri Light"/>
          <w:i/>
          <w:lang w:val="lt-LT"/>
        </w:rPr>
        <w:t>SC</w:t>
      </w:r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point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15.4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BS,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r w:rsidR="002C60C1">
        <w:rPr>
          <w:rFonts w:ascii="Calibri Light" w:hAnsi="Calibri Light" w:cs="Calibri Light"/>
          <w:i/>
          <w:lang w:val="lt-LT"/>
        </w:rPr>
        <w:t>SC</w:t>
      </w:r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members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together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0651D531" w14:textId="312EBFA9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Where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capacities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meet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referred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point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7.2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provide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documents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demonstrating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availability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resources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confirming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access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resources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available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duration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contractual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obligations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3545310D" w14:textId="3E7440CC" w:rsidR="0017466D" w:rsidRPr="009B2754" w:rsidRDefault="0017466D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466D">
        <w:rPr>
          <w:rFonts w:ascii="Calibri Light" w:hAnsi="Calibri Light" w:cs="Calibri Light"/>
          <w:lang w:val="lt-LT"/>
        </w:rPr>
        <w:t>employs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7466D">
        <w:rPr>
          <w:rFonts w:ascii="Calibri Light" w:hAnsi="Calibri Light" w:cs="Calibri Light"/>
          <w:lang w:val="lt-LT"/>
        </w:rPr>
        <w:t>itself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meets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education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professional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staff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17466D">
        <w:rPr>
          <w:rFonts w:ascii="Calibri Light" w:hAnsi="Calibri Light" w:cs="Calibri Light"/>
          <w:lang w:val="lt-LT"/>
        </w:rPr>
        <w:t>but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intends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comply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regards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absence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fulfilment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may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7466D">
        <w:rPr>
          <w:rFonts w:ascii="Calibri Light" w:hAnsi="Calibri Light" w:cs="Calibri Light"/>
          <w:lang w:val="lt-LT"/>
        </w:rPr>
        <w:t>provided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themselves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part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required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1817D685" w14:textId="0EB94BD7" w:rsidR="00A5617A" w:rsidRPr="00CC77C5" w:rsidRDefault="00723B54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723B54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RELYING ON THE CAPACITIES OF OTHER ECONOMIC OPERATORS</w:t>
      </w:r>
    </w:p>
    <w:p w14:paraId="64C5117C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7C6E66A" w14:textId="21A5C4C4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either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member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may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capabilities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meet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applicable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irrespective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legal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nature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relationship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those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47862AFC" w14:textId="72FCF68F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shall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ensure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availability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resources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9B2754">
        <w:rPr>
          <w:rFonts w:ascii="Calibri Light" w:hAnsi="Calibri Light" w:cs="Calibri Light"/>
          <w:lang w:val="lt-LT"/>
        </w:rPr>
        <w:t>relies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Where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submitting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indicates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9B2754">
        <w:rPr>
          <w:rFonts w:ascii="Calibri Light" w:hAnsi="Calibri Light" w:cs="Calibri Light"/>
          <w:lang w:val="lt-LT"/>
        </w:rPr>
        <w:t>intends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rely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with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whom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has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concluded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PSC,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must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provide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evidence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available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throughout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signed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Preliminary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Agreement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9B2754">
        <w:rPr>
          <w:rFonts w:ascii="Calibri Light" w:hAnsi="Calibri Light" w:cs="Calibri Light"/>
          <w:lang w:val="lt-LT"/>
        </w:rPr>
        <w:t>Letter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Intent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equivalent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document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specifying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extent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which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what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lastRenderedPageBreak/>
        <w:t>extent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relying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assurance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have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access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entity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essential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period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Where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quasi-supplier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(s) are </w:t>
      </w:r>
      <w:proofErr w:type="spellStart"/>
      <w:r w:rsidRPr="009B2754">
        <w:rPr>
          <w:rFonts w:ascii="Calibri Light" w:hAnsi="Calibri Light" w:cs="Calibri Light"/>
          <w:lang w:val="lt-LT"/>
        </w:rPr>
        <w:t>relied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upon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such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evidence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shall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consist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bilateral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agreement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between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quasi-supplier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establish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employment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relationship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which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clearly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intention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parties to </w:t>
      </w:r>
      <w:proofErr w:type="spellStart"/>
      <w:r w:rsidRPr="009B2754">
        <w:rPr>
          <w:rFonts w:ascii="Calibri Light" w:hAnsi="Calibri Light" w:cs="Calibri Light"/>
          <w:lang w:val="lt-LT"/>
        </w:rPr>
        <w:t>enter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into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employment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terms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conditions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</w:p>
    <w:p w14:paraId="59EB50FB" w14:textId="77777777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Where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submitting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order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meet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9B2754">
        <w:rPr>
          <w:rFonts w:ascii="Calibri Light" w:hAnsi="Calibri Light" w:cs="Calibri Light"/>
          <w:lang w:val="lt-LT"/>
        </w:rPr>
        <w:t>must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disclose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If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does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specify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relied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specify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them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after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expiry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time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limit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submission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may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which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actually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available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it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773CBF79" w14:textId="12E44302" w:rsidR="00A5617A" w:rsidRPr="009B2754" w:rsidRDefault="0017466D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If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order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meet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9B2754">
        <w:rPr>
          <w:rFonts w:ascii="Calibri Light" w:hAnsi="Calibri Light" w:cs="Calibri Light"/>
          <w:lang w:val="lt-LT"/>
        </w:rPr>
        <w:t>does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meet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9B2754">
        <w:rPr>
          <w:rFonts w:ascii="Calibri Light" w:hAnsi="Calibri Light" w:cs="Calibri Light"/>
          <w:lang w:val="lt-LT"/>
        </w:rPr>
        <w:t>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situation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corresponds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at </w:t>
      </w:r>
      <w:proofErr w:type="spellStart"/>
      <w:r w:rsidRPr="009B2754">
        <w:rPr>
          <w:rFonts w:ascii="Calibri Light" w:hAnsi="Calibri Light" w:cs="Calibri Light"/>
          <w:lang w:val="lt-LT"/>
        </w:rPr>
        <w:t>least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grounds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exclusion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Commission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request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replaced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compliant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within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time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limit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1FCBB2C0" w14:textId="2606AC66" w:rsidR="00974023" w:rsidRPr="00CC77C5" w:rsidRDefault="0017466D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7466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USE OF SUB-SUPPLIERS NOT RELIED ON BY THE SUPPLIER</w:t>
      </w:r>
    </w:p>
    <w:p w14:paraId="0D85033F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078558E3" w14:textId="1629A3C3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either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member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specify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sub-suppliers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known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part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466D">
        <w:rPr>
          <w:rFonts w:ascii="Calibri Light" w:hAnsi="Calibri Light" w:cs="Calibri Light"/>
          <w:lang w:val="lt-LT"/>
        </w:rPr>
        <w:t>intends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authorised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engage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activity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used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21AFC286" w14:textId="267C7002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Procuring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Entity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check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whether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excluding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unless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otherwise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specified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6EC66226" w14:textId="13C2DD1E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Where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legislation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provides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insure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services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works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etc., to be </w:t>
      </w:r>
      <w:proofErr w:type="spellStart"/>
      <w:r w:rsidRPr="0017466D">
        <w:rPr>
          <w:rFonts w:ascii="Calibri Light" w:hAnsi="Calibri Light" w:cs="Calibri Light"/>
          <w:lang w:val="lt-LT"/>
        </w:rPr>
        <w:t>provided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particular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foreseen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undertakes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ensure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right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used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who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right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provide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at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authority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documents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compliance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4BB032FB" w14:textId="0CF22F85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event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aware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time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submission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undertakes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inform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Authority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names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contact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details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representatives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known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time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after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enters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into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force</w:t>
      </w:r>
      <w:r w:rsidR="009F6939">
        <w:rPr>
          <w:rFonts w:ascii="Calibri Light" w:hAnsi="Calibri Light" w:cs="Calibri Light"/>
          <w:lang w:val="lt-LT"/>
        </w:rPr>
        <w:t>,</w:t>
      </w:r>
      <w:r w:rsidR="009F6939" w:rsidRPr="009F6939"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but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no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later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than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beginning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of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performance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of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>
        <w:rPr>
          <w:rFonts w:ascii="Calibri Light" w:hAnsi="Calibri Light" w:cs="Calibri Light"/>
          <w:lang w:val="lt-LT"/>
        </w:rPr>
        <w:t>C</w:t>
      </w:r>
      <w:r w:rsidR="009F6939" w:rsidRPr="009F6939">
        <w:rPr>
          <w:rFonts w:ascii="Calibri Light" w:hAnsi="Calibri Light" w:cs="Calibri Light"/>
          <w:lang w:val="lt-LT"/>
        </w:rPr>
        <w:t>ontract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>.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keep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informed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changes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above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information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throughout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466D">
        <w:rPr>
          <w:rFonts w:ascii="Calibri Light" w:hAnsi="Calibri Light" w:cs="Calibri Light"/>
          <w:lang w:val="lt-LT"/>
        </w:rPr>
        <w:t>Information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changes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indicated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absence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checked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accompanied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documents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absence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simplified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procurement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only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authority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reasonable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doubts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reliability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qualifications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41A0A5AB" w14:textId="52C5ACE6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alter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responsibility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17466D">
        <w:rPr>
          <w:rFonts w:ascii="Calibri Light" w:hAnsi="Calibri Light" w:cs="Calibri Light"/>
          <w:lang w:val="lt-LT"/>
        </w:rPr>
        <w:t>awarded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event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fully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responsible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 </w:t>
      </w:r>
    </w:p>
    <w:p w14:paraId="6C1BFFA5" w14:textId="1ECB2C99" w:rsid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Unless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otherwise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specified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direct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payment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made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purchase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goods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services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23A6CE97" w14:textId="63EC4450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purchase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works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given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pay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directly</w:t>
      </w:r>
      <w:proofErr w:type="spellEnd"/>
      <w:r w:rsidRPr="0017466D">
        <w:rPr>
          <w:rFonts w:ascii="Calibri Light" w:hAnsi="Calibri Light" w:cs="Calibri Light"/>
          <w:lang w:val="lt-LT"/>
        </w:rPr>
        <w:t>:</w:t>
      </w:r>
    </w:p>
    <w:p w14:paraId="515045AE" w14:textId="586DF0F3" w:rsidR="0017466D" w:rsidRPr="0017466D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tab/>
        <w:t xml:space="preserve">8.7.1. a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wishing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make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direct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payment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after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fulfilled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together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confirmation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from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duly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fulfilled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objection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direct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payment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0F8E015A" w14:textId="0DA8F5EF" w:rsidR="0017466D" w:rsidRPr="0017466D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142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t xml:space="preserve">8.7.2.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after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examining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take a </w:t>
      </w:r>
      <w:proofErr w:type="spellStart"/>
      <w:r w:rsidRPr="0017466D">
        <w:rPr>
          <w:rFonts w:ascii="Calibri Light" w:hAnsi="Calibri Light" w:cs="Calibri Light"/>
          <w:lang w:val="lt-LT"/>
        </w:rPr>
        <w:t>decision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application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settlement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notify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14 (</w:t>
      </w:r>
      <w:proofErr w:type="spellStart"/>
      <w:r w:rsidRPr="0017466D">
        <w:rPr>
          <w:rFonts w:ascii="Calibri Light" w:hAnsi="Calibri Light" w:cs="Calibri Light"/>
          <w:lang w:val="lt-LT"/>
        </w:rPr>
        <w:t>fourteen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7466D">
        <w:rPr>
          <w:rFonts w:ascii="Calibri Light" w:hAnsi="Calibri Light" w:cs="Calibri Light"/>
          <w:lang w:val="lt-LT"/>
        </w:rPr>
        <w:t>days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from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receipt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55D684B4" w14:textId="4DF9F5F1" w:rsidR="0017466D" w:rsidRPr="0017466D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142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lastRenderedPageBreak/>
        <w:t xml:space="preserve">8.7.3. 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decides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accept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17466D">
        <w:rPr>
          <w:rFonts w:ascii="Calibri Light" w:hAnsi="Calibri Light" w:cs="Calibri Light"/>
          <w:lang w:val="lt-LT"/>
        </w:rPr>
        <w:t>tripartite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agreement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signed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between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70777A38" w14:textId="77777777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purchase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works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9B2754">
        <w:rPr>
          <w:rFonts w:ascii="Calibri Light" w:hAnsi="Calibri Light" w:cs="Calibri Light"/>
          <w:lang w:val="lt-LT"/>
        </w:rPr>
        <w:t>may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provide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different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conditions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cases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direct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payment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5BDE6275" w14:textId="3CCB0D77" w:rsidR="003D5439" w:rsidRPr="009B2754" w:rsidRDefault="0017466D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r w:rsidR="00CE420D" w:rsidRPr="009B2754">
        <w:rPr>
          <w:rFonts w:ascii="Calibri Light" w:hAnsi="Calibri Light" w:cs="Calibri Light"/>
          <w:lang w:val="lt-LT"/>
        </w:rPr>
        <w:t>CA</w:t>
      </w:r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reserves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right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verify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subcontractors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referred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4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"4 </w:t>
      </w:r>
      <w:r w:rsidR="008F1F7F">
        <w:rPr>
          <w:rFonts w:ascii="Calibri Light" w:hAnsi="Calibri Light" w:cs="Calibri Light"/>
          <w:lang w:val="lt-LT"/>
        </w:rPr>
        <w:t>RA</w:t>
      </w:r>
      <w:r w:rsidRPr="009B2754">
        <w:rPr>
          <w:rFonts w:ascii="Calibri Light" w:hAnsi="Calibri Light" w:cs="Calibri Light"/>
          <w:lang w:val="lt-LT"/>
        </w:rPr>
        <w:t xml:space="preserve"> PD </w:t>
      </w:r>
      <w:r w:rsidR="006E7874">
        <w:rPr>
          <w:rFonts w:ascii="Calibri Light" w:hAnsi="Calibri Light" w:cs="Calibri Light"/>
          <w:lang w:val="lt-LT"/>
        </w:rPr>
        <w:t>P</w:t>
      </w:r>
      <w:r w:rsidR="008F1F7F">
        <w:rPr>
          <w:rFonts w:ascii="Calibri Light" w:hAnsi="Calibri Light" w:cs="Calibri Light"/>
          <w:lang w:val="lt-LT"/>
        </w:rPr>
        <w:t>F</w:t>
      </w:r>
      <w:r w:rsidRPr="009B2754">
        <w:rPr>
          <w:rFonts w:ascii="Calibri Light" w:hAnsi="Calibri Light" w:cs="Calibri Light"/>
          <w:lang w:val="lt-LT"/>
        </w:rPr>
        <w:t xml:space="preserve">" are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being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subcontracted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parts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contractual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obligations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performed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meeting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relied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2DA788E6" w14:textId="337D4320" w:rsidR="00974023" w:rsidRPr="00CC77C5" w:rsidRDefault="00CE420D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CE420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SUBMISSION OF THE PROPOSAL, ENCRYPTION</w:t>
      </w:r>
    </w:p>
    <w:p w14:paraId="37A0F8C7" w14:textId="77777777" w:rsidR="00A5617A" w:rsidRPr="00CC77C5" w:rsidRDefault="00A5617A" w:rsidP="00F64268">
      <w:pPr>
        <w:spacing w:before="60" w:after="60" w:line="120" w:lineRule="auto"/>
        <w:rPr>
          <w:rFonts w:ascii="Calibri Light" w:hAnsi="Calibri Light" w:cs="Calibri Light"/>
          <w:lang w:val="lt-LT"/>
        </w:rPr>
      </w:pPr>
    </w:p>
    <w:p w14:paraId="17B0ED93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When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submitting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proposal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should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assess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risk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potential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disruptions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0D4779">
        <w:rPr>
          <w:rFonts w:ascii="Calibri Light" w:hAnsi="Calibri Light" w:cs="Calibri Light"/>
          <w:lang w:val="lt-LT"/>
        </w:rPr>
        <w:t>internet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internet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outage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power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failure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change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computerised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workstation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settings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system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slowdown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bandwidth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speed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third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party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information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systems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etc.) </w:t>
      </w:r>
      <w:proofErr w:type="spellStart"/>
      <w:r w:rsidRPr="000D4779">
        <w:rPr>
          <w:rFonts w:ascii="Calibri Light" w:hAnsi="Calibri Light" w:cs="Calibri Light"/>
          <w:lang w:val="lt-LT"/>
        </w:rPr>
        <w:t>and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allow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sufficient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time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for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submission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proposal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revision</w:t>
      </w:r>
      <w:proofErr w:type="spellEnd"/>
      <w:r w:rsidRPr="000D4779">
        <w:rPr>
          <w:rFonts w:ascii="Calibri Light" w:hAnsi="Calibri Light" w:cs="Calibri Light"/>
          <w:lang w:val="lt-LT"/>
        </w:rPr>
        <w:t>.</w:t>
      </w:r>
    </w:p>
    <w:p w14:paraId="14171C69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C</w:t>
      </w:r>
      <w:r w:rsidR="000E602A" w:rsidRPr="00554BCE">
        <w:rPr>
          <w:rFonts w:ascii="Calibri Light" w:hAnsi="Calibri Light" w:cs="Calibri Light"/>
          <w:lang w:val="lt-LT"/>
        </w:rPr>
        <w:t>P</w:t>
      </w:r>
      <w:r w:rsidRPr="00554BCE">
        <w:rPr>
          <w:rFonts w:ascii="Calibri Light" w:hAnsi="Calibri Light" w:cs="Calibri Light"/>
          <w:lang w:val="lt-LT"/>
        </w:rPr>
        <w:t xml:space="preserve">P IS. A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evaluated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576EA4AB" w14:textId="3B014211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subdivided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into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lots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several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lots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unless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otherwise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554BCE">
        <w:rPr>
          <w:rFonts w:ascii="Calibri Light" w:hAnsi="Calibri Light" w:cs="Calibri Light"/>
          <w:lang w:val="lt-LT"/>
        </w:rPr>
        <w:t>.</w:t>
      </w:r>
    </w:p>
    <w:p w14:paraId="1CD0DCC9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r w:rsidRPr="00554BCE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either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individually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part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group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operators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member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group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operators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participates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several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rejected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A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deemed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have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same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both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writing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paper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-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C</w:t>
      </w:r>
      <w:r w:rsidR="000E602A" w:rsidRPr="00554BCE">
        <w:rPr>
          <w:rFonts w:ascii="Calibri Light" w:hAnsi="Calibri Light" w:cs="Calibri Light"/>
          <w:lang w:val="lt-LT"/>
        </w:rPr>
        <w:t>P</w:t>
      </w:r>
      <w:r w:rsidRPr="00554BCE">
        <w:rPr>
          <w:rFonts w:ascii="Calibri Light" w:hAnsi="Calibri Light" w:cs="Calibri Light"/>
          <w:lang w:val="lt-LT"/>
        </w:rPr>
        <w:t>P IS.</w:t>
      </w:r>
    </w:p>
    <w:p w14:paraId="7255D96C" w14:textId="7450CDFC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Alternative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evaluated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otherwise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554BCE">
        <w:rPr>
          <w:rFonts w:ascii="Calibri Light" w:hAnsi="Calibri Light" w:cs="Calibri Light"/>
          <w:lang w:val="lt-LT"/>
        </w:rPr>
        <w:t>.</w:t>
      </w:r>
    </w:p>
    <w:p w14:paraId="32A88CED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prepared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taking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into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account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provided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</w:t>
      </w:r>
      <w:r w:rsidR="000E602A" w:rsidRPr="00554BCE">
        <w:rPr>
          <w:rFonts w:ascii="Calibri Light" w:hAnsi="Calibri Light" w:cs="Calibri Light"/>
          <w:lang w:val="lt-LT"/>
        </w:rPr>
        <w:t>C</w:t>
      </w:r>
      <w:r w:rsidRPr="00554BCE">
        <w:rPr>
          <w:rFonts w:ascii="Calibri Light" w:hAnsi="Calibri Light" w:cs="Calibri Light"/>
          <w:lang w:val="lt-LT"/>
        </w:rPr>
        <w:t>.</w:t>
      </w:r>
    </w:p>
    <w:p w14:paraId="0C081C72" w14:textId="1B96AC5D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correspondence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Lithuanian </w:t>
      </w:r>
      <w:proofErr w:type="spellStart"/>
      <w:r w:rsidRPr="00554BCE">
        <w:rPr>
          <w:rFonts w:ascii="Calibri Light" w:hAnsi="Calibri Light" w:cs="Calibri Light"/>
          <w:lang w:val="lt-LT"/>
        </w:rPr>
        <w:t>language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unless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otherwise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SS.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language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required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554BCE">
        <w:rPr>
          <w:rFonts w:ascii="Calibri Light" w:hAnsi="Calibri Light" w:cs="Calibri Light"/>
          <w:lang w:val="lt-LT"/>
        </w:rPr>
        <w:t>duly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certified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into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Lithuanian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language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provided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authenticated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signature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authorised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person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signature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stamp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agency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any</w:t>
      </w:r>
      <w:proofErr w:type="spellEnd"/>
      <w:r w:rsidRPr="00554BCE">
        <w:rPr>
          <w:rFonts w:ascii="Calibri Light" w:hAnsi="Calibri Light" w:cs="Calibri Light"/>
          <w:lang w:val="lt-LT"/>
        </w:rPr>
        <w:t>].</w:t>
      </w:r>
    </w:p>
    <w:p w14:paraId="1822A2EF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(PF)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electronic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i.e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either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directly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generated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electronic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digital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copies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.</w:t>
      </w:r>
      <w:proofErr w:type="spellStart"/>
      <w:r w:rsidRPr="00554BCE">
        <w:rPr>
          <w:rFonts w:ascii="Calibri Light" w:hAnsi="Calibri Light" w:cs="Calibri Light"/>
          <w:lang w:val="lt-LT"/>
        </w:rPr>
        <w:t>pdf</w:t>
      </w:r>
      <w:proofErr w:type="spellEnd"/>
      <w:r w:rsidRPr="00554BCE">
        <w:rPr>
          <w:rFonts w:ascii="Calibri Light" w:hAnsi="Calibri Light" w:cs="Calibri Light"/>
          <w:lang w:val="lt-LT"/>
        </w:rPr>
        <w:t>, .</w:t>
      </w:r>
      <w:proofErr w:type="spellStart"/>
      <w:r w:rsidRPr="00554BCE">
        <w:rPr>
          <w:rFonts w:ascii="Calibri Light" w:hAnsi="Calibri Light" w:cs="Calibri Light"/>
          <w:lang w:val="lt-LT"/>
        </w:rPr>
        <w:t>docx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.</w:t>
      </w:r>
      <w:proofErr w:type="spellStart"/>
      <w:r w:rsidRPr="00554BCE">
        <w:rPr>
          <w:rFonts w:ascii="Calibri Light" w:hAnsi="Calibri Light" w:cs="Calibri Light"/>
          <w:lang w:val="lt-LT"/>
        </w:rPr>
        <w:t>doc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554BCE">
        <w:rPr>
          <w:rFonts w:ascii="Calibri Light" w:hAnsi="Calibri Light" w:cs="Calibri Light"/>
          <w:lang w:val="lt-LT"/>
        </w:rPr>
        <w:t>file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commonly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554BCE">
        <w:rPr>
          <w:rFonts w:ascii="Calibri Light" w:hAnsi="Calibri Light" w:cs="Calibri Light"/>
          <w:lang w:val="lt-LT"/>
        </w:rPr>
        <w:t>file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format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0579B3AF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provide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</w:p>
    <w:p w14:paraId="7346F452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right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modify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withdraw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before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without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losing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right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security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49EE7DA0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Supplier's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expenses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incurred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preparation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reimbursed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</w:p>
    <w:p w14:paraId="77928FC3" w14:textId="12781DF8" w:rsidR="006B2576" w:rsidRP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Style w:val="Hipersaitas"/>
          <w:rFonts w:ascii="Calibri Light" w:hAnsi="Calibri Light" w:cs="Calibri Light"/>
          <w:color w:val="auto"/>
          <w:u w:val="none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encrypt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price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procedure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encryption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set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Rules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Central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System, </w:t>
      </w:r>
      <w:proofErr w:type="spellStart"/>
      <w:r w:rsidRPr="00554BCE">
        <w:rPr>
          <w:rFonts w:ascii="Calibri Light" w:hAnsi="Calibri Light" w:cs="Calibri Light"/>
          <w:lang w:val="lt-LT"/>
        </w:rPr>
        <w:t>approved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1S-58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Director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Public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2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2016 "</w:t>
      </w:r>
      <w:proofErr w:type="spellStart"/>
      <w:r>
        <w:fldChar w:fldCharType="begin"/>
      </w:r>
      <w:r>
        <w:instrText>HYPERLINK "https://www.e-tar.lt/portal/lt/legalAct/e5812320ebd011e7acd7ea182930b17f/asr"</w:instrText>
      </w:r>
      <w:r>
        <w:fldChar w:fldCharType="separate"/>
      </w:r>
      <w:r w:rsidRPr="00554BCE">
        <w:rPr>
          <w:rStyle w:val="Hipersaitas"/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Approval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Rules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Use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Central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System</w:t>
      </w:r>
      <w:r>
        <w:fldChar w:fldCharType="end"/>
      </w:r>
      <w:r w:rsidRPr="00554BCE">
        <w:rPr>
          <w:rFonts w:ascii="Calibri Light" w:hAnsi="Calibri Light" w:cs="Calibri Light"/>
          <w:lang w:val="lt-LT"/>
        </w:rPr>
        <w:t>".</w:t>
      </w:r>
    </w:p>
    <w:p w14:paraId="3574BB37" w14:textId="77777777" w:rsidR="00A5617A" w:rsidRPr="00CC77C5" w:rsidRDefault="00A5617A" w:rsidP="003F2E3F">
      <w:pPr>
        <w:pStyle w:val="Sraopastraipa"/>
        <w:tabs>
          <w:tab w:val="left" w:pos="284"/>
        </w:tabs>
        <w:spacing w:before="60" w:after="60" w:line="120" w:lineRule="auto"/>
        <w:ind w:left="142"/>
        <w:contextualSpacing w:val="0"/>
        <w:rPr>
          <w:rFonts w:ascii="Calibri Light" w:hAnsi="Calibri Light" w:cs="Calibri Light"/>
          <w:color w:val="7030A0"/>
          <w:lang w:val="lt-LT"/>
        </w:rPr>
      </w:pPr>
    </w:p>
    <w:p w14:paraId="614A4AC2" w14:textId="6F57BD12" w:rsidR="0004685E" w:rsidRPr="00CC77C5" w:rsidRDefault="000D4779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  <w:t>C</w:t>
      </w:r>
      <w:r w:rsidR="0004685E" w:rsidRPr="00CC77C5"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  <w:t>ONFIDEN</w:t>
      </w:r>
      <w:r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  <w:t>TIALITY</w:t>
      </w:r>
    </w:p>
    <w:p w14:paraId="5A3F0D69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4176160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confidentiality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information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documents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submitted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together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with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must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0D4779">
        <w:rPr>
          <w:rFonts w:ascii="Calibri Light" w:hAnsi="Calibri Light" w:cs="Calibri Light"/>
          <w:lang w:val="lt-LT"/>
        </w:rPr>
        <w:t>established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only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justified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cases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information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specified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Clauses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1, 2, 3, 4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Article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20, </w:t>
      </w:r>
      <w:proofErr w:type="spellStart"/>
      <w:r w:rsidRPr="000D4779">
        <w:rPr>
          <w:rFonts w:ascii="Calibri Light" w:hAnsi="Calibri Light" w:cs="Calibri Light"/>
          <w:lang w:val="lt-LT"/>
        </w:rPr>
        <w:t>Part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2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Public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Procurement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Act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cannot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0D4779">
        <w:rPr>
          <w:rFonts w:ascii="Calibri Light" w:hAnsi="Calibri Light" w:cs="Calibri Light"/>
          <w:lang w:val="lt-LT"/>
        </w:rPr>
        <w:t>considered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confidential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regardless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whether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must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specify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0D4779">
        <w:rPr>
          <w:rFonts w:ascii="Calibri Light" w:hAnsi="Calibri Light" w:cs="Calibri Light"/>
          <w:lang w:val="lt-LT"/>
        </w:rPr>
        <w:t>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confidential</w:t>
      </w:r>
      <w:proofErr w:type="spellEnd"/>
      <w:r w:rsidRPr="000D4779">
        <w:rPr>
          <w:rFonts w:ascii="Calibri Light" w:hAnsi="Calibri Light" w:cs="Calibri Light"/>
          <w:lang w:val="lt-LT"/>
        </w:rPr>
        <w:t>.</w:t>
      </w:r>
    </w:p>
    <w:p w14:paraId="7FA5641F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554BCE">
        <w:rPr>
          <w:rFonts w:ascii="Calibri Light" w:hAnsi="Calibri Light" w:cs="Calibri Light"/>
          <w:lang w:val="lt-LT"/>
        </w:rPr>
        <w:t>doubts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about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supplier's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contact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lastRenderedPageBreak/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prove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based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formally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realistically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justify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3FF26C95" w14:textId="37A6D350" w:rsidR="00A5617A" w:rsidRPr="00554BCE" w:rsidRDefault="000D4779" w:rsidP="00861E7A">
      <w:pPr>
        <w:pStyle w:val="Sraopastraipa"/>
        <w:numPr>
          <w:ilvl w:val="1"/>
          <w:numId w:val="24"/>
        </w:numPr>
        <w:tabs>
          <w:tab w:val="left" w:pos="142"/>
        </w:tabs>
        <w:spacing w:before="60" w:after="200" w:line="240" w:lineRule="auto"/>
        <w:ind w:left="142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delivered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cannot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shorter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3 </w:t>
      </w:r>
      <w:proofErr w:type="spellStart"/>
      <w:r w:rsidR="00170CAD">
        <w:rPr>
          <w:rFonts w:ascii="Calibri Light" w:hAnsi="Calibri Light" w:cs="Calibri Light"/>
          <w:lang w:val="lt-LT"/>
        </w:rPr>
        <w:t>working</w:t>
      </w:r>
      <w:proofErr w:type="spellEnd"/>
      <w:r w:rsid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days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does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provide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evidence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justifying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inadequate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evidence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i.e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evidence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substantiated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accordance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Article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1.116, </w:t>
      </w:r>
      <w:proofErr w:type="spellStart"/>
      <w:r w:rsidRPr="00554BCE">
        <w:rPr>
          <w:rFonts w:ascii="Calibri Light" w:hAnsi="Calibri Light" w:cs="Calibri Light"/>
          <w:lang w:val="lt-LT"/>
        </w:rPr>
        <w:t>Part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Civil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Code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), it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considered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non-confidential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necessary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breach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supplier's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obligations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third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party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contracts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concluded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new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persons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73E9257F" w14:textId="43A35506" w:rsidR="0004685E" w:rsidRPr="00CC77C5" w:rsidRDefault="000D4779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0D4779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ENSURE THE VALIDITY OF THE OFFER</w:t>
      </w:r>
    </w:p>
    <w:p w14:paraId="523C5822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C3A2E15" w14:textId="77777777" w:rsidR="00554BCE" w:rsidRP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method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ensuring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validity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applicable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specified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0D4779">
        <w:rPr>
          <w:rFonts w:ascii="Calibri Light" w:hAnsi="Calibri Light" w:cs="Calibri Light"/>
          <w:lang w:val="lt-LT"/>
        </w:rPr>
        <w:t>.</w:t>
      </w:r>
    </w:p>
    <w:p w14:paraId="45178D48" w14:textId="646D3293" w:rsidR="000D4779" w:rsidRP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554BCE">
        <w:rPr>
          <w:rFonts w:ascii="Calibri Light" w:hAnsi="Calibri Light" w:cs="Calibri Light"/>
          <w:b/>
          <w:lang w:val="lt-LT"/>
        </w:rPr>
        <w:t>When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ensured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penalty</w:t>
      </w:r>
      <w:proofErr w:type="spellEnd"/>
      <w:r w:rsidRPr="00554BCE">
        <w:rPr>
          <w:rFonts w:ascii="Calibri Light" w:hAnsi="Calibri Light" w:cs="Calibri Light"/>
          <w:b/>
          <w:lang w:val="lt-LT"/>
        </w:rPr>
        <w:t>:</w:t>
      </w:r>
    </w:p>
    <w:p w14:paraId="371BE569" w14:textId="38A16B27" w:rsidR="000D4779" w:rsidRPr="000D4779" w:rsidRDefault="000D4779" w:rsidP="00554BCE">
      <w:pPr>
        <w:pStyle w:val="Sraopastraipa"/>
        <w:numPr>
          <w:ilvl w:val="2"/>
          <w:numId w:val="17"/>
        </w:numPr>
        <w:tabs>
          <w:tab w:val="left" w:pos="567"/>
          <w:tab w:val="left" w:pos="851"/>
        </w:tabs>
        <w:spacing w:before="60" w:after="60" w:line="240" w:lineRule="auto"/>
        <w:ind w:left="142"/>
        <w:rPr>
          <w:rFonts w:ascii="Calibri Light" w:hAnsi="Calibri Light" w:cs="Calibri Light"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If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whose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recognized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winner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refuses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0D4779">
        <w:rPr>
          <w:rFonts w:ascii="Calibri Light" w:hAnsi="Calibri Light" w:cs="Calibri Light"/>
          <w:lang w:val="lt-LT"/>
        </w:rPr>
        <w:t>enter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into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Contract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Resource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Agency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acquires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right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0D4779">
        <w:rPr>
          <w:rFonts w:ascii="Calibri Light" w:hAnsi="Calibri Light" w:cs="Calibri Light"/>
          <w:lang w:val="lt-LT"/>
        </w:rPr>
        <w:t>compensation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for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losses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incurred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result</w:t>
      </w:r>
      <w:proofErr w:type="spellEnd"/>
      <w:r w:rsidRPr="000D4779">
        <w:rPr>
          <w:rFonts w:ascii="Calibri Light" w:hAnsi="Calibri Light" w:cs="Calibri Light"/>
          <w:lang w:val="lt-LT"/>
        </w:rPr>
        <w:t>.</w:t>
      </w:r>
    </w:p>
    <w:p w14:paraId="7D44F9FA" w14:textId="7F28274F" w:rsidR="000D4779" w:rsidRPr="000D4779" w:rsidRDefault="000D4779" w:rsidP="00554BCE">
      <w:pPr>
        <w:pStyle w:val="Sraopastraipa"/>
        <w:numPr>
          <w:ilvl w:val="2"/>
          <w:numId w:val="17"/>
        </w:numPr>
        <w:tabs>
          <w:tab w:val="left" w:pos="567"/>
          <w:tab w:val="left" w:pos="851"/>
        </w:tabs>
        <w:spacing w:before="60" w:after="60" w:line="240" w:lineRule="auto"/>
        <w:ind w:left="142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When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submitting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purchase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undertakes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0D4779">
        <w:rPr>
          <w:rFonts w:ascii="Calibri Light" w:hAnsi="Calibri Light" w:cs="Calibri Light"/>
          <w:lang w:val="lt-LT"/>
        </w:rPr>
        <w:t>pay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fine to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b/>
          <w:lang w:val="lt-LT"/>
        </w:rPr>
        <w:t>Resources</w:t>
      </w:r>
      <w:proofErr w:type="spellEnd"/>
      <w:r w:rsidRPr="000D4779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b/>
          <w:lang w:val="lt-LT"/>
        </w:rPr>
        <w:t>Agency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amount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determined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by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if</w:t>
      </w:r>
      <w:proofErr w:type="spellEnd"/>
      <w:r w:rsidRPr="000D4779">
        <w:rPr>
          <w:rFonts w:ascii="Calibri Light" w:hAnsi="Calibri Light" w:cs="Calibri Light"/>
          <w:lang w:val="lt-LT"/>
        </w:rPr>
        <w:t>:</w:t>
      </w:r>
    </w:p>
    <w:p w14:paraId="1408C831" w14:textId="74624ABC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(a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withdraws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his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offer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during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its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validity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period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>;</w:t>
      </w:r>
    </w:p>
    <w:p w14:paraId="2FF4CBC8" w14:textId="28E41DBD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(b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who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winner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refuses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enter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into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Agreement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in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writing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>;</w:t>
      </w:r>
    </w:p>
    <w:p w14:paraId="5D3A7DAD" w14:textId="507011EA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(c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who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winner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does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not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conclude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Contract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by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specified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time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>;</w:t>
      </w:r>
    </w:p>
    <w:p w14:paraId="214FFD84" w14:textId="2E4D8016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b/>
          <w:lang w:val="lt-LT"/>
        </w:rPr>
      </w:pPr>
      <w:r>
        <w:rPr>
          <w:rFonts w:ascii="Calibri Light" w:hAnsi="Calibri Light" w:cs="Calibri Light"/>
          <w:i/>
          <w:lang w:val="lt-LT"/>
        </w:rPr>
        <w:t>(d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who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winner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refuses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conclude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Contract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under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conditions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set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by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PD.</w:t>
      </w:r>
    </w:p>
    <w:p w14:paraId="1C60D85C" w14:textId="2AC3A740" w:rsidR="007650C5" w:rsidRPr="007650C5" w:rsidRDefault="007650C5" w:rsidP="00554BCE">
      <w:pPr>
        <w:pStyle w:val="Sraopastraipa"/>
        <w:numPr>
          <w:ilvl w:val="1"/>
          <w:numId w:val="24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rPr>
          <w:rFonts w:ascii="Calibri Light" w:hAnsi="Calibri Light" w:cs="Calibri Light"/>
          <w:b/>
          <w:lang w:val="lt-LT"/>
        </w:rPr>
      </w:pPr>
      <w:proofErr w:type="spellStart"/>
      <w:r w:rsidRPr="007650C5">
        <w:rPr>
          <w:rFonts w:ascii="Calibri Light" w:hAnsi="Calibri Light" w:cs="Calibri Light"/>
          <w:b/>
          <w:lang w:val="lt-LT"/>
        </w:rPr>
        <w:t>When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ensured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confirming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b/>
          <w:lang w:val="lt-LT"/>
        </w:rPr>
        <w:t>:</w:t>
      </w:r>
    </w:p>
    <w:p w14:paraId="2932337F" w14:textId="77777777" w:rsidR="00554BCE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valid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minimum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period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clause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13.1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conditions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0599FBE4" w14:textId="77777777" w:rsidR="00554BCE" w:rsidRPr="005C6A32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u w:val="single"/>
          <w:lang w:val="lt-LT"/>
        </w:rPr>
      </w:pP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must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be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by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secure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electronic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signature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person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who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issued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it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and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submitted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together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with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via C</w:t>
      </w:r>
      <w:r w:rsidR="000E602A" w:rsidRPr="005C6A32">
        <w:rPr>
          <w:rFonts w:ascii="Calibri Light" w:hAnsi="Calibri Light" w:cs="Calibri Light"/>
          <w:u w:val="single"/>
          <w:lang w:val="lt-LT"/>
        </w:rPr>
        <w:t>P</w:t>
      </w:r>
      <w:r w:rsidRPr="005C6A32">
        <w:rPr>
          <w:rFonts w:ascii="Calibri Light" w:hAnsi="Calibri Light" w:cs="Calibri Light"/>
          <w:u w:val="single"/>
          <w:lang w:val="lt-LT"/>
        </w:rPr>
        <w:t xml:space="preserve">P IS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possible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submit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electronic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using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C</w:t>
      </w:r>
      <w:r w:rsidR="000E602A" w:rsidRPr="00554BCE">
        <w:rPr>
          <w:rFonts w:ascii="Calibri Light" w:hAnsi="Calibri Light" w:cs="Calibri Light"/>
          <w:lang w:val="lt-LT"/>
        </w:rPr>
        <w:t>P</w:t>
      </w:r>
      <w:r w:rsidRPr="00554BCE">
        <w:rPr>
          <w:rFonts w:ascii="Calibri Light" w:hAnsi="Calibri Light" w:cs="Calibri Light"/>
          <w:lang w:val="lt-LT"/>
        </w:rPr>
        <w:t xml:space="preserve">P IS, </w:t>
      </w:r>
      <w:proofErr w:type="spellStart"/>
      <w:r w:rsidRPr="00554BCE">
        <w:rPr>
          <w:rFonts w:ascii="Calibri Light" w:hAnsi="Calibri Light" w:cs="Calibri Light"/>
          <w:lang w:val="lt-LT"/>
        </w:rPr>
        <w:t>then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original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writing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paper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54BCE">
        <w:rPr>
          <w:rFonts w:ascii="Calibri Light" w:hAnsi="Calibri Light" w:cs="Calibri Light"/>
          <w:lang w:val="lt-LT"/>
        </w:rPr>
        <w:t>before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SS.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recipient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Resources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Agency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554BCE">
        <w:rPr>
          <w:rFonts w:ascii="Calibri Light" w:hAnsi="Calibri Light" w:cs="Calibri Light"/>
          <w:lang w:val="lt-LT"/>
        </w:rPr>
        <w:t>address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name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purchase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name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address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inscription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"</w:t>
      </w:r>
      <w:proofErr w:type="spellStart"/>
      <w:r w:rsidRPr="00554BCE">
        <w:rPr>
          <w:rFonts w:ascii="Calibri Light" w:hAnsi="Calibri Light" w:cs="Calibri Light"/>
          <w:lang w:val="lt-LT"/>
        </w:rPr>
        <w:t>Do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open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until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"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written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returned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sent it,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unsealed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When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submitting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(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original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)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an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envelope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, a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digital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copy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is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provided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"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Attached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documents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" line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C</w:t>
      </w:r>
      <w:r w:rsidR="000E602A" w:rsidRPr="005C6A32">
        <w:rPr>
          <w:rFonts w:ascii="Calibri Light" w:hAnsi="Calibri Light" w:cs="Calibri Light"/>
          <w:u w:val="single"/>
          <w:lang w:val="lt-LT"/>
        </w:rPr>
        <w:t>P</w:t>
      </w:r>
      <w:r w:rsidRPr="005C6A32">
        <w:rPr>
          <w:rFonts w:ascii="Calibri Light" w:hAnsi="Calibri Light" w:cs="Calibri Light"/>
          <w:u w:val="single"/>
          <w:lang w:val="lt-LT"/>
        </w:rPr>
        <w:t xml:space="preserve">P IS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window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>.</w:t>
      </w:r>
    </w:p>
    <w:p w14:paraId="4D044E23" w14:textId="77777777" w:rsidR="005C6A32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Before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approves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acceptance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upon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receiving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give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answer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later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3 </w:t>
      </w:r>
      <w:proofErr w:type="spellStart"/>
      <w:r w:rsidRPr="00554BCE">
        <w:rPr>
          <w:rFonts w:ascii="Calibri Light" w:hAnsi="Calibri Light" w:cs="Calibri Light"/>
          <w:lang w:val="lt-LT"/>
        </w:rPr>
        <w:t>working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days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from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date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receipt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Regardless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whether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applied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acceptance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reserves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right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ask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change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guarantee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entity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ensuring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become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insolvent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failed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fulfill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obligations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Resources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Agency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entities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properly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implement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</w:p>
    <w:p w14:paraId="5A029D2B" w14:textId="78C231FA" w:rsidR="007650C5" w:rsidRPr="005C6A32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must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state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that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obligates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Agency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to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pay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amount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specified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in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SC,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if</w:t>
      </w:r>
      <w:proofErr w:type="spellEnd"/>
      <w:r w:rsidRPr="005C6A32">
        <w:rPr>
          <w:rFonts w:ascii="Calibri Light" w:hAnsi="Calibri Light" w:cs="Calibri Light"/>
          <w:b/>
          <w:lang w:val="lt-LT"/>
        </w:rPr>
        <w:t>:</w:t>
      </w:r>
    </w:p>
    <w:p w14:paraId="3154702F" w14:textId="070A36EB" w:rsidR="007650C5" w:rsidRPr="007650C5" w:rsidRDefault="005C6A32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142" w:firstLine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7650C5" w:rsidRPr="007650C5">
        <w:rPr>
          <w:rFonts w:ascii="Calibri Light" w:hAnsi="Calibri Light" w:cs="Calibri Light"/>
          <w:i/>
          <w:lang w:val="lt-LT"/>
        </w:rPr>
        <w:t xml:space="preserve">a)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supplier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withdraws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his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offer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during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its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validity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period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>;</w:t>
      </w:r>
    </w:p>
    <w:p w14:paraId="6BFB2DE7" w14:textId="2DE97764" w:rsidR="005C6A32" w:rsidRDefault="005C6A32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142" w:firstLine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lastRenderedPageBreak/>
        <w:t>(</w:t>
      </w:r>
      <w:r w:rsidR="007650C5" w:rsidRPr="007650C5">
        <w:rPr>
          <w:rFonts w:ascii="Calibri Light" w:hAnsi="Calibri Light" w:cs="Calibri Light"/>
          <w:i/>
          <w:lang w:val="lt-LT"/>
        </w:rPr>
        <w:t xml:space="preserve">b)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supplier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who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is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as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winner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of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refuses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conclude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Contract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in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writing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does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not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conclude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Contract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by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specified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time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refuses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conclude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Contract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under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conditions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set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by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PD.</w:t>
      </w:r>
    </w:p>
    <w:p w14:paraId="07350712" w14:textId="219DED8A" w:rsidR="007650C5" w:rsidRPr="005C6A32" w:rsidRDefault="007650C5" w:rsidP="005C6A32">
      <w:pPr>
        <w:pStyle w:val="Sraopastraipa"/>
        <w:numPr>
          <w:ilvl w:val="0"/>
          <w:numId w:val="29"/>
        </w:numPr>
        <w:tabs>
          <w:tab w:val="left" w:pos="567"/>
          <w:tab w:val="left" w:pos="851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5C6A32">
        <w:rPr>
          <w:rFonts w:ascii="Calibri Light" w:hAnsi="Calibri Light" w:cs="Calibri Light"/>
          <w:lang w:val="lt-LT"/>
        </w:rPr>
        <w:t>Upon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supplier's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written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request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Resource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Agency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undertakes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C6A32">
        <w:rPr>
          <w:rFonts w:ascii="Calibri Light" w:hAnsi="Calibri Light" w:cs="Calibri Light"/>
          <w:lang w:val="lt-LT"/>
        </w:rPr>
        <w:t>return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C6A32">
        <w:rPr>
          <w:rFonts w:ascii="Calibri Light" w:hAnsi="Calibri Light" w:cs="Calibri Light"/>
          <w:lang w:val="lt-LT"/>
        </w:rPr>
        <w:t>original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C6A32">
        <w:rPr>
          <w:rFonts w:ascii="Calibri Light" w:hAnsi="Calibri Light" w:cs="Calibri Light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immediately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C6A32">
        <w:rPr>
          <w:rFonts w:ascii="Calibri Light" w:hAnsi="Calibri Light" w:cs="Calibri Light"/>
          <w:lang w:val="lt-LT"/>
        </w:rPr>
        <w:t>but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no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later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than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within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7 </w:t>
      </w:r>
      <w:proofErr w:type="spellStart"/>
      <w:r w:rsidRPr="005C6A32">
        <w:rPr>
          <w:rFonts w:ascii="Calibri Light" w:hAnsi="Calibri Light" w:cs="Calibri Light"/>
          <w:lang w:val="lt-LT"/>
        </w:rPr>
        <w:t>working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days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C6A32">
        <w:rPr>
          <w:rFonts w:ascii="Calibri Light" w:hAnsi="Calibri Light" w:cs="Calibri Light"/>
          <w:lang w:val="lt-LT"/>
        </w:rPr>
        <w:t>when</w:t>
      </w:r>
      <w:proofErr w:type="spellEnd"/>
      <w:r w:rsidRPr="005C6A32">
        <w:rPr>
          <w:rFonts w:ascii="Calibri Light" w:hAnsi="Calibri Light" w:cs="Calibri Light"/>
          <w:lang w:val="lt-LT"/>
        </w:rPr>
        <w:t>:</w:t>
      </w:r>
    </w:p>
    <w:p w14:paraId="185CFCEE" w14:textId="77777777" w:rsidR="007650C5" w:rsidRPr="007650C5" w:rsidRDefault="007650C5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709"/>
        <w:contextualSpacing w:val="0"/>
        <w:rPr>
          <w:rFonts w:ascii="Calibri Light" w:hAnsi="Calibri Light" w:cs="Calibri Light"/>
          <w:i/>
          <w:lang w:val="lt-LT"/>
        </w:rPr>
      </w:pPr>
      <w:r w:rsidRPr="007650C5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bid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expires</w:t>
      </w:r>
      <w:proofErr w:type="spellEnd"/>
      <w:r w:rsidRPr="007650C5">
        <w:rPr>
          <w:rFonts w:ascii="Calibri Light" w:hAnsi="Calibri Light" w:cs="Calibri Light"/>
          <w:i/>
          <w:lang w:val="lt-LT"/>
        </w:rPr>
        <w:t>;</w:t>
      </w:r>
    </w:p>
    <w:p w14:paraId="42600390" w14:textId="40F71004" w:rsidR="007650C5" w:rsidRPr="007650C5" w:rsidRDefault="007650C5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709"/>
        <w:contextualSpacing w:val="0"/>
        <w:rPr>
          <w:rFonts w:ascii="Calibri Light" w:hAnsi="Calibri Light" w:cs="Calibri Light"/>
          <w:i/>
          <w:lang w:val="lt-LT"/>
        </w:rPr>
      </w:pPr>
      <w:r w:rsidRPr="007650C5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Agreement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enters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into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force;</w:t>
      </w:r>
    </w:p>
    <w:p w14:paraId="700DFF8B" w14:textId="787581A0" w:rsidR="00A5617A" w:rsidRPr="007650C5" w:rsidRDefault="007650C5" w:rsidP="00861E7A">
      <w:pPr>
        <w:pStyle w:val="Sraopastraipa"/>
        <w:tabs>
          <w:tab w:val="left" w:pos="567"/>
          <w:tab w:val="left" w:pos="851"/>
        </w:tabs>
        <w:spacing w:before="60" w:after="200" w:line="240" w:lineRule="auto"/>
        <w:ind w:left="709"/>
        <w:contextualSpacing w:val="0"/>
        <w:rPr>
          <w:rFonts w:ascii="Calibri Light" w:hAnsi="Calibri Light" w:cs="Calibri Light"/>
          <w:i/>
          <w:lang w:val="lt-LT"/>
        </w:rPr>
      </w:pPr>
      <w:r w:rsidRPr="007650C5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procedures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have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been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terminated</w:t>
      </w:r>
      <w:proofErr w:type="spellEnd"/>
      <w:r w:rsidRPr="007650C5">
        <w:rPr>
          <w:rFonts w:ascii="Calibri Light" w:hAnsi="Calibri Light" w:cs="Calibri Light"/>
          <w:i/>
          <w:lang w:val="lt-LT"/>
        </w:rPr>
        <w:t>.</w:t>
      </w:r>
    </w:p>
    <w:p w14:paraId="6411669D" w14:textId="67E150E0" w:rsidR="00A5617A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EXPLAN</w:t>
      </w:r>
      <w:r w:rsidRPr="007650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ATION AND CLARIFICATION OF PD</w:t>
      </w:r>
    </w:p>
    <w:p w14:paraId="18EDF9C7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586DFEFA" w14:textId="71276256" w:rsidR="007650C5" w:rsidRPr="007650C5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PDs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may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clarified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>/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initiative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Commission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0EDB9251" w14:textId="4469C817" w:rsidR="007650C5" w:rsidRPr="007650C5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deadline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which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requests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clarification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>/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clarification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specified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7650C5">
        <w:rPr>
          <w:rFonts w:ascii="Calibri Light" w:hAnsi="Calibri Light" w:cs="Calibri Light"/>
          <w:lang w:val="lt-LT"/>
        </w:rPr>
        <w:t>can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submitted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12E336A5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should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proactive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questions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ask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clarification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7650C5">
        <w:rPr>
          <w:rFonts w:ascii="Calibri Light" w:hAnsi="Calibri Light" w:cs="Calibri Light"/>
          <w:lang w:val="lt-LT"/>
        </w:rPr>
        <w:t>immediately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after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analyzing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taking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into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account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after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deadline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submission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7650C5">
        <w:rPr>
          <w:rFonts w:ascii="Calibri Light" w:hAnsi="Calibri Light" w:cs="Calibri Light"/>
          <w:lang w:val="lt-LT"/>
        </w:rPr>
        <w:t>will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possible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change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content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requirements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procurement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object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34AC899D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right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70CAD">
        <w:rPr>
          <w:rFonts w:ascii="Calibri Light" w:hAnsi="Calibri Light" w:cs="Calibri Light"/>
          <w:lang w:val="lt-LT"/>
        </w:rPr>
        <w:t>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own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before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proposals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expires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response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each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0CAD">
        <w:rPr>
          <w:rFonts w:ascii="Calibri Light" w:hAnsi="Calibri Light" w:cs="Calibri Light"/>
          <w:lang w:val="lt-LT"/>
        </w:rPr>
        <w:t>was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before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70CAD">
        <w:rPr>
          <w:rFonts w:ascii="Calibri Light" w:hAnsi="Calibri Light" w:cs="Calibri Light"/>
          <w:lang w:val="lt-LT"/>
        </w:rPr>
        <w:t>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own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explanations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0CAD">
        <w:rPr>
          <w:rFonts w:ascii="Calibri Light" w:hAnsi="Calibri Light" w:cs="Calibri Light"/>
          <w:lang w:val="lt-LT"/>
        </w:rPr>
        <w:t>published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C</w:t>
      </w:r>
      <w:r w:rsidR="000E602A" w:rsidRPr="00170CAD">
        <w:rPr>
          <w:rFonts w:ascii="Calibri Light" w:hAnsi="Calibri Light" w:cs="Calibri Light"/>
          <w:lang w:val="lt-LT"/>
        </w:rPr>
        <w:t>P</w:t>
      </w:r>
      <w:r w:rsidRPr="00170CAD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170CAD">
        <w:rPr>
          <w:rFonts w:ascii="Calibri Light" w:hAnsi="Calibri Light" w:cs="Calibri Light"/>
          <w:lang w:val="lt-LT"/>
        </w:rPr>
        <w:t>together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with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sent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who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joined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term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until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which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explanations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can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0CAD">
        <w:rPr>
          <w:rFonts w:ascii="Calibri Light" w:hAnsi="Calibri Light" w:cs="Calibri Light"/>
          <w:lang w:val="lt-LT"/>
        </w:rPr>
        <w:t>provided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SC.</w:t>
      </w:r>
    </w:p>
    <w:p w14:paraId="22693A23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ensures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anonymity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i.e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i.e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ensures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learn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names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details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participating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event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information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published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announcement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revised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announcement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revised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accordingly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necessary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period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meets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criteria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reasonableness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during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which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could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take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revisions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into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account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preparing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121A3DD0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proposals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accordance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with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provisions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Article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40, </w:t>
      </w:r>
      <w:proofErr w:type="spellStart"/>
      <w:r w:rsidRPr="00170CAD">
        <w:rPr>
          <w:rFonts w:ascii="Calibri Light" w:hAnsi="Calibri Light" w:cs="Calibri Light"/>
          <w:lang w:val="lt-LT"/>
        </w:rPr>
        <w:t>Paragraph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5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Public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Act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068F5650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provide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explanations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SC (</w:t>
      </w:r>
      <w:proofErr w:type="spellStart"/>
      <w:r w:rsidRPr="00170CAD">
        <w:rPr>
          <w:rFonts w:ascii="Calibri Light" w:hAnsi="Calibri Light" w:cs="Calibri Light"/>
          <w:lang w:val="lt-LT"/>
        </w:rPr>
        <w:t>after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timely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clarification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information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contracting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authority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proposals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postponed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528A9332" w14:textId="5C38B547" w:rsidR="000F554D" w:rsidRPr="00170CAD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case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international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such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fundamental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changes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terms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may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0CAD">
        <w:rPr>
          <w:rFonts w:ascii="Calibri Light" w:hAnsi="Calibri Light" w:cs="Calibri Light"/>
          <w:lang w:val="lt-LT"/>
        </w:rPr>
        <w:t>made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which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would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allowed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participation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candidates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those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initially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selected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would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attracted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more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participants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080DAF2C" w14:textId="4A1FA6A2" w:rsidR="000F554D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VALIDITY OF THE OFFER</w:t>
      </w:r>
    </w:p>
    <w:p w14:paraId="09178725" w14:textId="77777777" w:rsidR="00170CAD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time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but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must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0CAD">
        <w:rPr>
          <w:rFonts w:ascii="Calibri Light" w:hAnsi="Calibri Light" w:cs="Calibri Light"/>
          <w:lang w:val="lt-LT"/>
        </w:rPr>
        <w:t>valid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at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least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r w:rsidRPr="00170CAD">
        <w:rPr>
          <w:rFonts w:ascii="Calibri Light" w:hAnsi="Calibri Light" w:cs="Calibri Light"/>
          <w:b/>
          <w:lang w:val="lt-LT"/>
        </w:rPr>
        <w:t>5 (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five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)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months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from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date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unless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otherwise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SC.</w:t>
      </w:r>
    </w:p>
    <w:p w14:paraId="74106EE9" w14:textId="77777777" w:rsidR="00170CAD" w:rsidRP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During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well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after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suspension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due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application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temporary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protective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measures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may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until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specifically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but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may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reject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without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losing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right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ensure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0CAD">
        <w:rPr>
          <w:rFonts w:ascii="Calibri Light" w:hAnsi="Calibri Light" w:cs="Calibri Light"/>
          <w:lang w:val="lt-LT"/>
        </w:rPr>
        <w:t>was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requested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5843D87B" w14:textId="53EE3267" w:rsidR="00A5617A" w:rsidRPr="00170CAD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r w:rsidRPr="00170CAD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agrees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period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shall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C</w:t>
      </w:r>
      <w:r w:rsidR="000E602A" w:rsidRPr="00170CAD">
        <w:rPr>
          <w:rFonts w:ascii="Calibri Light" w:hAnsi="Calibri Light" w:cs="Calibri Light"/>
          <w:lang w:val="lt-LT"/>
        </w:rPr>
        <w:t>P</w:t>
      </w:r>
      <w:r w:rsidRPr="00170CAD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period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new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document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confirming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applicable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].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respond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Commission's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provide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new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guarantee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considered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rejected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3DD4D368" w14:textId="173B3F0F" w:rsidR="00A5617A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lastRenderedPageBreak/>
        <w:t>PRICING</w:t>
      </w:r>
    </w:p>
    <w:p w14:paraId="1A28AB19" w14:textId="77777777" w:rsidR="00DC5372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evaluation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(EUR, €). </w:t>
      </w:r>
      <w:proofErr w:type="spellStart"/>
      <w:r w:rsidRPr="007650C5">
        <w:rPr>
          <w:rFonts w:ascii="Calibri Light" w:hAnsi="Calibri Light" w:cs="Calibri Light"/>
          <w:lang w:val="lt-LT"/>
        </w:rPr>
        <w:t>If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price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7650C5">
        <w:rPr>
          <w:rFonts w:ascii="Calibri Light" w:hAnsi="Calibri Light" w:cs="Calibri Light"/>
          <w:lang w:val="lt-LT"/>
        </w:rPr>
        <w:t>will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converted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into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according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ratio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euro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published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European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Central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Bank,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cases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where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ratio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euro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published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European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Central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Bank, </w:t>
      </w:r>
      <w:proofErr w:type="spellStart"/>
      <w:r w:rsidRPr="007650C5">
        <w:rPr>
          <w:rFonts w:ascii="Calibri Light" w:hAnsi="Calibri Light" w:cs="Calibri Light"/>
          <w:lang w:val="lt-LT"/>
        </w:rPr>
        <w:t>according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ratio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euro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determined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published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Bank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Lithuania </w:t>
      </w:r>
      <w:proofErr w:type="spellStart"/>
      <w:r w:rsidRPr="007650C5">
        <w:rPr>
          <w:rFonts w:ascii="Calibri Light" w:hAnsi="Calibri Light" w:cs="Calibri Light"/>
          <w:lang w:val="lt-LT"/>
        </w:rPr>
        <w:t>exchange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rate </w:t>
      </w:r>
      <w:proofErr w:type="spellStart"/>
      <w:r w:rsidRPr="007650C5">
        <w:rPr>
          <w:rFonts w:ascii="Calibri Light" w:hAnsi="Calibri Light" w:cs="Calibri Light"/>
          <w:lang w:val="lt-LT"/>
        </w:rPr>
        <w:t>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last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day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bid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submission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deadline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7A9D6DF3" w14:textId="08A76DB7" w:rsidR="00A5617A" w:rsidRPr="00DC5372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Pricing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its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rules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lang w:val="lt-LT"/>
        </w:rPr>
        <w:t>specified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SC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PF.</w:t>
      </w:r>
    </w:p>
    <w:p w14:paraId="04900548" w14:textId="24C68263" w:rsidR="00A5617A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7650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PROPOSAL AND DEADLINE FOR ITS SUBMISSION</w:t>
      </w:r>
    </w:p>
    <w:p w14:paraId="1FE061CF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0D2562B8" w14:textId="724FDC0F" w:rsidR="00E57D03" w:rsidRDefault="007650C5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When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submitting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must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(4 </w:t>
      </w:r>
      <w:r w:rsidR="008F1F7F">
        <w:rPr>
          <w:rFonts w:ascii="Calibri Light" w:hAnsi="Calibri Light" w:cs="Calibri Light"/>
          <w:lang w:val="lt-LT"/>
        </w:rPr>
        <w:t>RA</w:t>
      </w:r>
      <w:r w:rsidRPr="007650C5">
        <w:rPr>
          <w:rFonts w:ascii="Calibri Light" w:hAnsi="Calibri Light" w:cs="Calibri Light"/>
          <w:lang w:val="lt-LT"/>
        </w:rPr>
        <w:t xml:space="preserve"> PD </w:t>
      </w:r>
      <w:r w:rsidR="006E7874">
        <w:rPr>
          <w:rFonts w:ascii="Calibri Light" w:hAnsi="Calibri Light" w:cs="Calibri Light"/>
          <w:lang w:val="lt-LT"/>
        </w:rPr>
        <w:t>P</w:t>
      </w:r>
      <w:r w:rsidRPr="007650C5">
        <w:rPr>
          <w:rFonts w:ascii="Calibri Light" w:hAnsi="Calibri Light" w:cs="Calibri Light"/>
          <w:lang w:val="lt-LT"/>
        </w:rPr>
        <w:t xml:space="preserve">F).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650C5">
        <w:rPr>
          <w:rFonts w:ascii="Calibri Light" w:hAnsi="Calibri Light" w:cs="Calibri Light"/>
          <w:lang w:val="lt-LT"/>
        </w:rPr>
        <w:t>specified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accurate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correct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all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their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copies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provided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together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with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true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agrees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with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conditions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specified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procurement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clear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understandable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him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If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was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supplier's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manager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must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together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with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person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who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4 </w:t>
      </w:r>
      <w:r w:rsidR="008F1F7F">
        <w:rPr>
          <w:rFonts w:ascii="Calibri Light" w:hAnsi="Calibri Light" w:cs="Calibri Light"/>
          <w:lang w:val="lt-LT"/>
        </w:rPr>
        <w:t>RA</w:t>
      </w:r>
      <w:r w:rsidRPr="007650C5">
        <w:rPr>
          <w:rFonts w:ascii="Calibri Light" w:hAnsi="Calibri Light" w:cs="Calibri Light"/>
          <w:lang w:val="lt-LT"/>
        </w:rPr>
        <w:t xml:space="preserve"> PD </w:t>
      </w:r>
      <w:r w:rsidR="006E7874">
        <w:rPr>
          <w:rFonts w:ascii="Calibri Light" w:hAnsi="Calibri Light" w:cs="Calibri Light"/>
          <w:lang w:val="lt-LT"/>
        </w:rPr>
        <w:t>P</w:t>
      </w:r>
      <w:r w:rsidRPr="007650C5">
        <w:rPr>
          <w:rFonts w:ascii="Calibri Light" w:hAnsi="Calibri Light" w:cs="Calibri Light"/>
          <w:lang w:val="lt-LT"/>
        </w:rPr>
        <w:t xml:space="preserve">F </w:t>
      </w:r>
      <w:proofErr w:type="spellStart"/>
      <w:r w:rsidRPr="007650C5">
        <w:rPr>
          <w:rFonts w:ascii="Calibri Light" w:hAnsi="Calibri Light" w:cs="Calibri Light"/>
          <w:lang w:val="lt-LT"/>
        </w:rPr>
        <w:t>had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right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650C5">
        <w:rPr>
          <w:rFonts w:ascii="Calibri Light" w:hAnsi="Calibri Light" w:cs="Calibri Light"/>
          <w:lang w:val="lt-LT"/>
        </w:rPr>
        <w:t>was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authorized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) to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it. </w:t>
      </w:r>
      <w:proofErr w:type="spellStart"/>
      <w:r w:rsidRPr="007650C5">
        <w:rPr>
          <w:rFonts w:ascii="Calibri Light" w:hAnsi="Calibri Light" w:cs="Calibri Light"/>
          <w:lang w:val="lt-LT"/>
        </w:rPr>
        <w:t>Signing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entire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It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necessary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each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separately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may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but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required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to,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entire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free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choose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signature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method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i.e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i.e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use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software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available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Internet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e-</w:t>
      </w:r>
      <w:proofErr w:type="spellStart"/>
      <w:r w:rsidRPr="007650C5">
        <w:rPr>
          <w:rFonts w:ascii="Calibri Light" w:hAnsi="Calibri Light" w:cs="Calibri Light"/>
          <w:lang w:val="lt-LT"/>
        </w:rPr>
        <w:t>signature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software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installed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computer, also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lang w:val="lt-LT"/>
        </w:rPr>
        <w:t>scanned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copy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it.</w:t>
      </w:r>
    </w:p>
    <w:p w14:paraId="48137829" w14:textId="68B5D2DF" w:rsidR="007650C5" w:rsidRPr="00E57D03" w:rsidRDefault="007650C5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proposal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indicated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lang w:val="lt-LT"/>
        </w:rPr>
        <w:t xml:space="preserve"> </w:t>
      </w:r>
      <w:r w:rsidRPr="00E57D03">
        <w:rPr>
          <w:rFonts w:ascii="Calibri Light" w:hAnsi="Calibri Light" w:cs="Calibri Light"/>
          <w:lang w:val="lt-LT"/>
        </w:rPr>
        <w:t>S</w:t>
      </w:r>
      <w:r w:rsidR="00E57D03" w:rsidRPr="00E57D03">
        <w:rPr>
          <w:rFonts w:ascii="Calibri Light" w:hAnsi="Calibri Light" w:cs="Calibri Light"/>
          <w:lang w:val="lt-LT"/>
        </w:rPr>
        <w:t>C</w:t>
      </w:r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time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Republic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Lithuania).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considered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when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entire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last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part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received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earlier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using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C</w:t>
      </w:r>
      <w:r w:rsidR="000E602A">
        <w:rPr>
          <w:rFonts w:ascii="Calibri Light" w:hAnsi="Calibri Light" w:cs="Calibri Light"/>
          <w:lang w:val="lt-LT"/>
        </w:rPr>
        <w:t>P</w:t>
      </w:r>
      <w:r w:rsidRPr="00E57D03">
        <w:rPr>
          <w:rFonts w:ascii="Calibri Light" w:hAnsi="Calibri Light" w:cs="Calibri Light"/>
          <w:lang w:val="lt-LT"/>
        </w:rPr>
        <w:t>P</w:t>
      </w:r>
      <w:r w:rsidR="000E602A">
        <w:rPr>
          <w:rFonts w:ascii="Calibri Light" w:hAnsi="Calibri Light" w:cs="Calibri Light"/>
          <w:lang w:val="lt-LT"/>
        </w:rPr>
        <w:t xml:space="preserve"> </w:t>
      </w:r>
      <w:r w:rsidRPr="00E57D03">
        <w:rPr>
          <w:rFonts w:ascii="Calibri Light" w:hAnsi="Calibri Light" w:cs="Calibri Light"/>
          <w:lang w:val="lt-LT"/>
        </w:rPr>
        <w:t xml:space="preserve">IS </w:t>
      </w:r>
      <w:proofErr w:type="spellStart"/>
      <w:r w:rsidRPr="00E57D03">
        <w:rPr>
          <w:rFonts w:ascii="Calibri Light" w:hAnsi="Calibri Light" w:cs="Calibri Light"/>
          <w:lang w:val="lt-LT"/>
        </w:rPr>
        <w:t>means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confirming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required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envelope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later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then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recorded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as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receipt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envelope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hour</w:t>
      </w:r>
      <w:proofErr w:type="spellEnd"/>
      <w:r w:rsidRPr="00E57D03">
        <w:rPr>
          <w:rFonts w:ascii="Calibri Light" w:hAnsi="Calibri Light" w:cs="Calibri Light"/>
          <w:lang w:val="lt-LT"/>
        </w:rPr>
        <w:t>, minute).</w:t>
      </w:r>
    </w:p>
    <w:p w14:paraId="5976B446" w14:textId="77777777" w:rsidR="00E57D03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>
        <w:rPr>
          <w:rFonts w:ascii="Calibri Light" w:hAnsi="Calibri Light" w:cs="Calibri Light"/>
          <w:b/>
          <w:lang w:val="lt-LT"/>
        </w:rPr>
        <w:t>The</w:t>
      </w:r>
      <w:proofErr w:type="spellEnd"/>
      <w:r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lang w:val="lt-LT"/>
        </w:rPr>
        <w:t>offer</w:t>
      </w:r>
      <w:proofErr w:type="spellEnd"/>
      <w:r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lang w:val="lt-LT"/>
        </w:rPr>
        <w:t>must</w:t>
      </w:r>
      <w:proofErr w:type="spellEnd"/>
      <w:r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lang w:val="lt-LT"/>
        </w:rPr>
        <w:t>contain</w:t>
      </w:r>
      <w:proofErr w:type="spellEnd"/>
      <w:r w:rsidR="006B2576" w:rsidRPr="00CC77C5">
        <w:rPr>
          <w:rFonts w:ascii="Calibri Light" w:hAnsi="Calibri Light" w:cs="Calibri Light"/>
          <w:b/>
          <w:lang w:val="lt-LT"/>
        </w:rPr>
        <w:t>:</w:t>
      </w:r>
      <w:bookmarkStart w:id="2" w:name="_Hlk102658671"/>
    </w:p>
    <w:p w14:paraId="00687265" w14:textId="3CA02E27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b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a) PF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prepared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according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PDs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(4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 PD </w:t>
      </w:r>
      <w:r w:rsidR="00651A21">
        <w:rPr>
          <w:rFonts w:ascii="Calibri Light" w:hAnsi="Calibri Light" w:cs="Calibri Light"/>
          <w:i/>
          <w:lang w:val="lt-LT"/>
        </w:rPr>
        <w:t>P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F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form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).</w:t>
      </w:r>
    </w:p>
    <w:p w14:paraId="41F9488F" w14:textId="3D26BE4D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>b) E</w:t>
      </w:r>
      <w:r w:rsidR="00E57D03">
        <w:rPr>
          <w:rFonts w:ascii="Calibri Light" w:hAnsi="Calibri Light" w:cs="Calibri Light"/>
          <w:i/>
          <w:lang w:val="lt-LT"/>
        </w:rPr>
        <w:t>C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PD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current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version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completed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form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together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purchase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announcement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).</w:t>
      </w:r>
    </w:p>
    <w:p w14:paraId="136174D0" w14:textId="125F537C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c) Power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attorney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proposal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signed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manager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non-legal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entity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].</w:t>
      </w:r>
    </w:p>
    <w:p w14:paraId="1CCB0FC7" w14:textId="6E1288C5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>d) JVS [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offer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group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economic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entities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].</w:t>
      </w:r>
    </w:p>
    <w:p w14:paraId="53F05827" w14:textId="5815EDC4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e)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other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PD.</w:t>
      </w:r>
    </w:p>
    <w:bookmarkEnd w:id="2"/>
    <w:p w14:paraId="081717D0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color w:val="000000" w:themeColor="text1"/>
          <w:lang w:val="lt-LT"/>
        </w:rPr>
      </w:pPr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Data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exclusion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 (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case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simplified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-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only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when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organization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has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reasonable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doubts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his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reliability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),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certifying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Part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9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Article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37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Public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Act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TS],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Commission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request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only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from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tenderer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whose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can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recognized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economically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according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results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evaluation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).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Prohibition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data/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provided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2022.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April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8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Regulation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(EU) 2022/576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Council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European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Union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SS]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confirming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Article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45,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Part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21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Civil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Code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SS]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requested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organization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executive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case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suspicions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doubts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correctness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information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provided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>.</w:t>
      </w:r>
    </w:p>
    <w:p w14:paraId="51DEC679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color w:val="000000" w:themeColor="text1"/>
          <w:lang w:val="lt-LT"/>
        </w:rPr>
      </w:pP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together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EBVPD,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participant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also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data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SS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exclusion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confirming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qualification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SC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quality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/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environmental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protection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standards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confirming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Article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37,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Part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9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Public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Enterprise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TS],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Commission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evaluate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except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case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such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participant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can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be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recognized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lastRenderedPageBreak/>
        <w:t>economically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according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results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evaluation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).</w:t>
      </w:r>
    </w:p>
    <w:p w14:paraId="7EE7DE32" w14:textId="39F6F341" w:rsidR="00E57D03" w:rsidRPr="00DC5372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color w:val="000000" w:themeColor="text1"/>
          <w:lang w:val="lt-LT"/>
        </w:rPr>
      </w:pP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authorized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joint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must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himself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members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group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economic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entities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subsuppliers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economic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entities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whose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capacities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relied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upon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justifying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exclusion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SC,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qualification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SC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quality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/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environmental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protection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standards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conditions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.</w:t>
      </w:r>
    </w:p>
    <w:p w14:paraId="3B115043" w14:textId="7B428CD8" w:rsidR="006B2576" w:rsidRPr="00CC77C5" w:rsidRDefault="00DD2695" w:rsidP="00DC5372">
      <w:pPr>
        <w:pStyle w:val="Sraopastraipa"/>
        <w:tabs>
          <w:tab w:val="left" w:pos="567"/>
        </w:tabs>
        <w:spacing w:before="60" w:after="60" w:line="240" w:lineRule="auto"/>
        <w:ind w:left="0" w:firstLine="142"/>
        <w:contextualSpacing w:val="0"/>
        <w:rPr>
          <w:rFonts w:ascii="Calibri Light" w:hAnsi="Calibri Light" w:cs="Calibri Light"/>
          <w:b/>
          <w:u w:val="single"/>
          <w:lang w:val="lt-LT"/>
        </w:rPr>
      </w:pPr>
      <w:r w:rsidRPr="00CC77C5">
        <w:rPr>
          <w:rFonts w:ascii="Calibri Light" w:eastAsia="Calibri" w:hAnsi="Calibri Light" w:cs="Calibri Light"/>
          <w:b/>
          <w:u w:val="single"/>
          <w:lang w:val="lt-LT"/>
        </w:rPr>
        <w:t>*</w:t>
      </w:r>
      <w:proofErr w:type="spellStart"/>
      <w:r w:rsidR="00E57D03">
        <w:rPr>
          <w:rFonts w:ascii="Calibri Light" w:eastAsia="Calibri" w:hAnsi="Calibri Light" w:cs="Calibri Light"/>
          <w:b/>
          <w:u w:val="single"/>
          <w:lang w:val="lt-LT"/>
        </w:rPr>
        <w:t>Remarks</w:t>
      </w:r>
      <w:proofErr w:type="spellEnd"/>
      <w:r w:rsidR="006B2576" w:rsidRPr="00CC77C5">
        <w:rPr>
          <w:rFonts w:ascii="Calibri Light" w:eastAsia="Calibri" w:hAnsi="Calibri Light" w:cs="Calibri Light"/>
          <w:b/>
          <w:u w:val="single"/>
          <w:lang w:val="lt-LT"/>
        </w:rPr>
        <w:t>:</w:t>
      </w:r>
    </w:p>
    <w:p w14:paraId="23A1810D" w14:textId="77777777" w:rsidR="00E57D03" w:rsidRPr="00DC5372" w:rsidRDefault="00E57D03" w:rsidP="00DC5372">
      <w:pPr>
        <w:tabs>
          <w:tab w:val="left" w:pos="284"/>
        </w:tabs>
        <w:spacing w:before="60" w:after="60" w:line="240" w:lineRule="auto"/>
        <w:ind w:left="142" w:firstLine="425"/>
        <w:rPr>
          <w:rFonts w:ascii="Calibri Light" w:hAnsi="Calibri Light" w:cs="Calibri Light"/>
          <w:i/>
          <w:lang w:val="lt-LT"/>
        </w:rPr>
      </w:pPr>
      <w:r w:rsidRPr="00DC5372">
        <w:rPr>
          <w:rFonts w:ascii="Calibri Light" w:hAnsi="Calibri Light" w:cs="Calibri Light"/>
          <w:i/>
          <w:lang w:val="lt-LT"/>
        </w:rPr>
        <w:t xml:space="preserve">1)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cannot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prove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that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there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grounds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exclusion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46,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Paragraphs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1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3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Paragraph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6,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Clause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2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Act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because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such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issued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member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state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relevant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issued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that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cover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all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issues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raised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oath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official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sworn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used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official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must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certified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competent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legal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administrative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authority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notary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competent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professional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trade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organization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Member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State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origin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registration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>.</w:t>
      </w:r>
    </w:p>
    <w:p w14:paraId="05E0963C" w14:textId="77777777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2)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confirmation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there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no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grounds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exclusion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meets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body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which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indicates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conditions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basis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which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additionally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requires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who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has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body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whose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recognized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best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according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evaluation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results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about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social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insurance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contributions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paid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taxes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except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circumstances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50,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paragraph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7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Law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Public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Enterprises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13F02C5A" w14:textId="66487786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3)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digital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copies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relevant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signing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4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Pr="00E57D03">
        <w:rPr>
          <w:rFonts w:ascii="Calibri Light" w:hAnsi="Calibri Light" w:cs="Calibri Light"/>
          <w:i/>
          <w:lang w:val="lt-LT"/>
        </w:rPr>
        <w:t xml:space="preserve"> PD </w:t>
      </w:r>
      <w:r w:rsidR="00651A21">
        <w:rPr>
          <w:rFonts w:ascii="Calibri Light" w:hAnsi="Calibri Light" w:cs="Calibri Light"/>
          <w:i/>
          <w:lang w:val="lt-LT"/>
        </w:rPr>
        <w:t>P</w:t>
      </w:r>
      <w:r w:rsidR="008F1F7F">
        <w:rPr>
          <w:rFonts w:ascii="Calibri Light" w:hAnsi="Calibri Light" w:cs="Calibri Light"/>
          <w:i/>
          <w:lang w:val="lt-LT"/>
        </w:rPr>
        <w:t>F</w:t>
      </w:r>
      <w:r w:rsidRPr="00E57D03">
        <w:rPr>
          <w:rFonts w:ascii="Calibri Light" w:hAnsi="Calibri Light" w:cs="Calibri Light"/>
          <w:i/>
          <w:lang w:val="lt-LT"/>
        </w:rPr>
        <w:t xml:space="preserve">, it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declared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copies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true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reserves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right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request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original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7FE24724" w14:textId="2770D03C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4)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certifying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</w:t>
      </w:r>
      <w:r>
        <w:rPr>
          <w:rFonts w:ascii="Calibri Light" w:hAnsi="Calibri Light" w:cs="Calibri Light"/>
          <w:i/>
          <w:lang w:val="lt-LT"/>
        </w:rPr>
        <w:t>C</w:t>
      </w:r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earlier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</w:t>
      </w:r>
      <w:r>
        <w:rPr>
          <w:rFonts w:ascii="Calibri Light" w:hAnsi="Calibri Light" w:cs="Calibri Light"/>
          <w:i/>
          <w:lang w:val="lt-LT"/>
        </w:rPr>
        <w:t>C</w:t>
      </w:r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period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longer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</w:t>
      </w:r>
      <w:r>
        <w:rPr>
          <w:rFonts w:ascii="Calibri Light" w:hAnsi="Calibri Light" w:cs="Calibri Light"/>
          <w:i/>
          <w:lang w:val="lt-LT"/>
        </w:rPr>
        <w:t>C</w:t>
      </w:r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acceptable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during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period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26D0371A" w14:textId="77777777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5)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must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obtained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bid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after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obtained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before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last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day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bids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indicated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itself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acceptable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during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period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1CDEA036" w14:textId="77777777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6)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competent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authorities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origin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accepted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from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registered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member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European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Union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member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European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Area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Swiss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Confederation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third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from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foreign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has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obligation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reasonable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time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relevant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institution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Republic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Lithuania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regarding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legal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recognition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confirming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foreign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Lithuania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even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after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final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applications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which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these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must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indicated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SS [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>].</w:t>
      </w:r>
    </w:p>
    <w:p w14:paraId="05FC0C0E" w14:textId="2DF15E32" w:rsidR="00DD2695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7) data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available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free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charge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recorded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saved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Procuring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Organization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7B50FF8A" w14:textId="279017FE" w:rsidR="00DD2695" w:rsidRPr="00CC77C5" w:rsidRDefault="00E57D03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THE </w:t>
      </w:r>
      <w:r w:rsidRPr="00E57D03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PROCEDURE FOR GETTING TO KNOW THE PROPOSALS RECEIVED THROUGH CVP IS MEANS</w:t>
      </w:r>
    </w:p>
    <w:p w14:paraId="670F529B" w14:textId="77777777" w:rsidR="007C1EB6" w:rsidRPr="00CC77C5" w:rsidRDefault="007C1EB6" w:rsidP="00F64268">
      <w:pPr>
        <w:spacing w:before="60" w:after="60" w:line="120" w:lineRule="auto"/>
        <w:rPr>
          <w:rFonts w:ascii="Calibri Light" w:hAnsi="Calibri Light" w:cs="Calibri Light"/>
          <w:highlight w:val="green"/>
          <w:lang w:val="lt-LT"/>
        </w:rPr>
      </w:pPr>
    </w:p>
    <w:p w14:paraId="5E318585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426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submitting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agrees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lang w:val="lt-LT"/>
        </w:rPr>
        <w:t>all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established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confirms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that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information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provided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his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correct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includes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everything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necessary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proper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execution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Agreement</w:t>
      </w:r>
      <w:proofErr w:type="spellEnd"/>
      <w:r w:rsidRPr="00DC5372">
        <w:rPr>
          <w:rFonts w:ascii="Calibri Light" w:hAnsi="Calibri Light" w:cs="Calibri Light"/>
          <w:lang w:val="lt-LT"/>
        </w:rPr>
        <w:t>.</w:t>
      </w:r>
    </w:p>
    <w:p w14:paraId="0C98DFA5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426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Acquaintance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proposals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takes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place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after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deadline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submission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proposals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date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familiarization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means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C</w:t>
      </w:r>
      <w:r w:rsidR="00CD7946" w:rsidRPr="00DC5372">
        <w:rPr>
          <w:rFonts w:ascii="Calibri Light" w:hAnsi="Calibri Light" w:cs="Calibri Light"/>
          <w:lang w:val="lt-LT"/>
        </w:rPr>
        <w:t>P</w:t>
      </w:r>
      <w:r w:rsidRPr="00DC5372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DC5372">
        <w:rPr>
          <w:rFonts w:ascii="Calibri Light" w:hAnsi="Calibri Light" w:cs="Calibri Light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indicated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SS.</w:t>
      </w:r>
    </w:p>
    <w:p w14:paraId="65211107" w14:textId="3C470BB4" w:rsidR="00E57D03" w:rsidRPr="00DC5372" w:rsidRDefault="00E57D03" w:rsidP="00DC5372">
      <w:pPr>
        <w:pStyle w:val="Sraopastraipa"/>
        <w:numPr>
          <w:ilvl w:val="1"/>
          <w:numId w:val="24"/>
        </w:numPr>
        <w:tabs>
          <w:tab w:val="left" w:pos="426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Conditions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getting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lang w:val="lt-LT"/>
        </w:rPr>
        <w:t>know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means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C</w:t>
      </w:r>
      <w:r w:rsidR="00CD7946" w:rsidRPr="00DC5372">
        <w:rPr>
          <w:rFonts w:ascii="Calibri Light" w:hAnsi="Calibri Light" w:cs="Calibri Light"/>
          <w:lang w:val="lt-LT"/>
        </w:rPr>
        <w:t>P</w:t>
      </w:r>
      <w:r w:rsidRPr="00DC5372">
        <w:rPr>
          <w:rFonts w:ascii="Calibri Light" w:hAnsi="Calibri Light" w:cs="Calibri Light"/>
          <w:lang w:val="lt-LT"/>
        </w:rPr>
        <w:t>P IS:</w:t>
      </w:r>
    </w:p>
    <w:p w14:paraId="20ACF8F0" w14:textId="77777777" w:rsidR="00DC5372" w:rsidRDefault="00E57D03" w:rsidP="00DC5372">
      <w:pPr>
        <w:pStyle w:val="Sraopastraipa"/>
        <w:numPr>
          <w:ilvl w:val="2"/>
          <w:numId w:val="15"/>
        </w:numPr>
        <w:tabs>
          <w:tab w:val="left" w:pos="567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57D03">
        <w:rPr>
          <w:rFonts w:ascii="Calibri Light" w:hAnsi="Calibri Light" w:cs="Calibri Light"/>
          <w:lang w:val="lt-LT"/>
        </w:rPr>
        <w:lastRenderedPageBreak/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received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lang w:val="lt-LT"/>
        </w:rPr>
        <w:t>reviewed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once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most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economically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beneficial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selected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based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price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costs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ratio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price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costs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selected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evaluation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characteristics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lang w:val="lt-LT"/>
        </w:rPr>
        <w:t>evaluated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quantitatively</w:t>
      </w:r>
      <w:proofErr w:type="spellEnd"/>
      <w:r w:rsidRPr="00E57D03">
        <w:rPr>
          <w:rFonts w:ascii="Calibri Light" w:hAnsi="Calibri Light" w:cs="Calibri Light"/>
          <w:lang w:val="lt-LT"/>
        </w:rPr>
        <w:t>);</w:t>
      </w:r>
    </w:p>
    <w:p w14:paraId="281D5A57" w14:textId="32090FB9" w:rsidR="00DC5372" w:rsidRPr="00DC5372" w:rsidRDefault="00E57D03" w:rsidP="00DC5372">
      <w:pPr>
        <w:pStyle w:val="Sraopastraipa"/>
        <w:numPr>
          <w:ilvl w:val="2"/>
          <w:numId w:val="15"/>
        </w:numPr>
        <w:tabs>
          <w:tab w:val="left" w:pos="567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will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DC5372">
        <w:rPr>
          <w:rFonts w:ascii="Calibri Light" w:hAnsi="Calibri Light" w:cs="Calibri Light"/>
          <w:lang w:val="lt-LT"/>
        </w:rPr>
        <w:t>reviewed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twice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most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economically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beneficial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selected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based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price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cost-quality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ratio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selected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quality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assessment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characteristics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quantifiable</w:t>
      </w:r>
      <w:proofErr w:type="spellEnd"/>
      <w:r w:rsidRPr="00DC5372">
        <w:rPr>
          <w:rFonts w:ascii="Calibri Light" w:hAnsi="Calibri Light" w:cs="Calibri Light"/>
          <w:lang w:val="lt-LT"/>
        </w:rPr>
        <w:t>):</w:t>
      </w:r>
    </w:p>
    <w:p w14:paraId="504EC8D5" w14:textId="35BCD3FD" w:rsidR="001F6249" w:rsidRPr="00DC5372" w:rsidRDefault="001F6249" w:rsidP="00E60A64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0" w:firstLine="567"/>
        <w:contextualSpacing w:val="0"/>
        <w:rPr>
          <w:rFonts w:ascii="Calibri Light" w:hAnsi="Calibri Light" w:cs="Calibri Light"/>
          <w:i/>
          <w:lang w:val="lt-LT"/>
        </w:rPr>
      </w:pPr>
      <w:r w:rsidRPr="00DC5372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bids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-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data,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information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about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except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price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familiarized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first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time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B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bids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-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price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second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time</w:t>
      </w:r>
      <w:proofErr w:type="spellEnd"/>
      <w:r w:rsidRPr="00DC5372">
        <w:rPr>
          <w:rFonts w:ascii="Calibri Light" w:hAnsi="Calibri Light" w:cs="Calibri Light"/>
          <w:i/>
          <w:lang w:val="lt-LT"/>
        </w:rPr>
        <w:t>.</w:t>
      </w:r>
    </w:p>
    <w:p w14:paraId="797B80FF" w14:textId="62B6ECEA" w:rsidR="001F6249" w:rsidRPr="001F6249" w:rsidRDefault="001F6249" w:rsidP="00E60A64">
      <w:pPr>
        <w:pStyle w:val="Sraopastraipa"/>
        <w:tabs>
          <w:tab w:val="left" w:pos="284"/>
        </w:tabs>
        <w:spacing w:before="60" w:after="60" w:line="240" w:lineRule="auto"/>
        <w:ind w:left="0" w:firstLine="567"/>
        <w:contextualSpacing w:val="0"/>
        <w:rPr>
          <w:rFonts w:ascii="Calibri Light" w:hAnsi="Calibri Light" w:cs="Calibri Light"/>
          <w:i/>
          <w:lang w:val="lt-LT"/>
        </w:rPr>
      </w:pPr>
      <w:r w:rsidRPr="001F6249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familiarization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with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can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only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take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place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when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checks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whether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their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meet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set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PD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evaluates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with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set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PD.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notifies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all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about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results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evaluation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tenders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means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C</w:t>
      </w:r>
      <w:r w:rsidR="00CD7946">
        <w:rPr>
          <w:rFonts w:ascii="Calibri Light" w:hAnsi="Calibri Light" w:cs="Calibri Light"/>
          <w:i/>
          <w:lang w:val="lt-LT"/>
        </w:rPr>
        <w:t>P</w:t>
      </w:r>
      <w:r w:rsidRPr="001F6249">
        <w:rPr>
          <w:rFonts w:ascii="Calibri Light" w:hAnsi="Calibri Light" w:cs="Calibri Light"/>
          <w:i/>
          <w:lang w:val="lt-LT"/>
        </w:rPr>
        <w:t xml:space="preserve">P IS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correspondence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at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same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time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indicates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for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second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review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tenders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during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which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prices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tenders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will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familiarized</w:t>
      </w:r>
      <w:proofErr w:type="spellEnd"/>
      <w:r w:rsidRPr="001F6249">
        <w:rPr>
          <w:rFonts w:ascii="Calibri Light" w:hAnsi="Calibri Light" w:cs="Calibri Light"/>
          <w:i/>
          <w:lang w:val="lt-LT"/>
        </w:rPr>
        <w:t>.</w:t>
      </w:r>
    </w:p>
    <w:p w14:paraId="51B91B15" w14:textId="77777777" w:rsidR="00E60A64" w:rsidRDefault="001F6249" w:rsidP="00E60A64">
      <w:pPr>
        <w:pStyle w:val="Sraopastraipa"/>
        <w:tabs>
          <w:tab w:val="left" w:pos="284"/>
        </w:tabs>
        <w:spacing w:before="60" w:after="60" w:line="240" w:lineRule="auto"/>
        <w:ind w:left="0" w:firstLine="567"/>
        <w:contextualSpacing w:val="0"/>
        <w:rPr>
          <w:rFonts w:ascii="Calibri Light" w:hAnsi="Calibri Light" w:cs="Calibri Light"/>
          <w:i/>
          <w:lang w:val="lt-LT"/>
        </w:rPr>
      </w:pPr>
      <w:r w:rsidRPr="001F6249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after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checking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part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other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information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about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rejects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familiarization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with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rejected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does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not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take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place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>.</w:t>
      </w:r>
    </w:p>
    <w:p w14:paraId="208D063A" w14:textId="77777777" w:rsidR="00E60A64" w:rsidRPr="00E60A64" w:rsidRDefault="001F6249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Suppliers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participate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getting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know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offers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4ED13A6C" w14:textId="77777777" w:rsidR="00E60A64" w:rsidRPr="00E60A64" w:rsidRDefault="001F6249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price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expressed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numbers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does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correspond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price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indicated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words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price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indicated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words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considered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correct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78E8EAD5" w14:textId="569FE2EB" w:rsidR="003D5439" w:rsidRPr="00E60A64" w:rsidRDefault="001F6249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event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connection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electronic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devices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fails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power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Internet </w:t>
      </w:r>
      <w:proofErr w:type="spellStart"/>
      <w:r w:rsidRPr="00E60A64">
        <w:rPr>
          <w:rFonts w:ascii="Calibri Light" w:hAnsi="Calibri Light" w:cs="Calibri Light"/>
          <w:lang w:val="lt-LT"/>
        </w:rPr>
        <w:t>connection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failures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computer </w:t>
      </w:r>
      <w:proofErr w:type="spellStart"/>
      <w:r w:rsidRPr="00E60A64">
        <w:rPr>
          <w:rFonts w:ascii="Calibri Light" w:hAnsi="Calibri Light" w:cs="Calibri Light"/>
          <w:lang w:val="lt-LT"/>
        </w:rPr>
        <w:t>failures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other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objective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circumstances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submitted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C</w:t>
      </w:r>
      <w:r w:rsidR="00CD7946" w:rsidRPr="00E60A64">
        <w:rPr>
          <w:rFonts w:ascii="Calibri Light" w:hAnsi="Calibri Light" w:cs="Calibri Light"/>
          <w:lang w:val="lt-LT"/>
        </w:rPr>
        <w:t>P</w:t>
      </w:r>
      <w:r w:rsidRPr="00E60A64">
        <w:rPr>
          <w:rFonts w:ascii="Calibri Light" w:hAnsi="Calibri Light" w:cs="Calibri Light"/>
          <w:lang w:val="lt-LT"/>
        </w:rPr>
        <w:t>P</w:t>
      </w:r>
      <w:r w:rsidR="00CD7946" w:rsidRPr="00E60A64">
        <w:rPr>
          <w:rFonts w:ascii="Calibri Light" w:hAnsi="Calibri Light" w:cs="Calibri Light"/>
          <w:lang w:val="lt-LT"/>
        </w:rPr>
        <w:t xml:space="preserve"> </w:t>
      </w:r>
      <w:r w:rsidRPr="00E60A64">
        <w:rPr>
          <w:rFonts w:ascii="Calibri Light" w:hAnsi="Calibri Light" w:cs="Calibri Light"/>
          <w:lang w:val="lt-LT"/>
        </w:rPr>
        <w:t xml:space="preserve">IS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electronic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means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remains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unopened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then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familiarization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with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these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postponed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until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problem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resolved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60A64">
        <w:rPr>
          <w:rFonts w:ascii="Calibri Light" w:hAnsi="Calibri Light" w:cs="Calibri Light"/>
          <w:lang w:val="lt-LT"/>
        </w:rPr>
        <w:t>familiarized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with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after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problem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has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been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resolved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connecting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electronic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devices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050220F2" w14:textId="2CEF33F4" w:rsidR="00A5617A" w:rsidRPr="00CC77C5" w:rsidRDefault="001F6249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F6249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EVALUATION OF 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OFFER</w:t>
      </w:r>
      <w:r w:rsidRPr="001F6249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</w:t>
      </w:r>
    </w:p>
    <w:p w14:paraId="33BF1E9B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3A0DA5B9" w14:textId="78979F93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right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experts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evaluate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criteria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when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useful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selected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based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cost-quality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ratio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selected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assessment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characteristics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quantifiable</w:t>
      </w:r>
      <w:proofErr w:type="spellEnd"/>
      <w:r w:rsidRPr="001F5282">
        <w:rPr>
          <w:rFonts w:ascii="Calibri Light" w:hAnsi="Calibri Light" w:cs="Calibri Light"/>
          <w:lang w:val="lt-LT"/>
        </w:rPr>
        <w:t>).</w:t>
      </w:r>
    </w:p>
    <w:p w14:paraId="389B810D" w14:textId="5AB778D0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examined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representatives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40B29734" w14:textId="290495CB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At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request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suppliers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additional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explanations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clarifications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1E5F8AAC" w14:textId="3C37CCF8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at </w:t>
      </w:r>
      <w:proofErr w:type="spellStart"/>
      <w:r w:rsidRPr="001F5282">
        <w:rPr>
          <w:rFonts w:ascii="Calibri Light" w:hAnsi="Calibri Light" w:cs="Calibri Light"/>
          <w:lang w:val="lt-LT"/>
        </w:rPr>
        <w:t>any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time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ask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absence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their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qualification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 w:rsidR="00CD7946"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1F5282">
        <w:rPr>
          <w:rFonts w:ascii="Calibri Light" w:hAnsi="Calibri Light" w:cs="Calibri Light"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standards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 ,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37,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9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Enterprise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TS]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supporting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45,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21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Civil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Code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necessary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ensure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execution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5257A7B9" w14:textId="6376A408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First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certificates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forms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documentary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evidence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required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which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information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European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information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repository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eCertis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07CA49BD" w14:textId="49FE58DF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information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E</w:t>
      </w:r>
      <w:r w:rsidR="00CD7946">
        <w:rPr>
          <w:rFonts w:ascii="Calibri Light" w:hAnsi="Calibri Light" w:cs="Calibri Light"/>
          <w:lang w:val="lt-LT"/>
        </w:rPr>
        <w:t>S</w:t>
      </w:r>
      <w:r w:rsidRPr="001F5282">
        <w:rPr>
          <w:rFonts w:ascii="Calibri Light" w:hAnsi="Calibri Light" w:cs="Calibri Light"/>
          <w:lang w:val="lt-LT"/>
        </w:rPr>
        <w:t xml:space="preserve">PD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makes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decision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each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each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C</w:t>
      </w:r>
      <w:r w:rsidR="00CD7946">
        <w:rPr>
          <w:rFonts w:ascii="Calibri Light" w:hAnsi="Calibri Light" w:cs="Calibri Light"/>
          <w:lang w:val="lt-LT"/>
        </w:rPr>
        <w:t>P</w:t>
      </w:r>
      <w:r w:rsidRPr="001F5282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means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correspondence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later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 </w:t>
      </w:r>
      <w:proofErr w:type="spellStart"/>
      <w:r w:rsidRPr="001F5282">
        <w:rPr>
          <w:rFonts w:ascii="Calibri Light" w:hAnsi="Calibri Light" w:cs="Calibri Light"/>
          <w:lang w:val="lt-LT"/>
        </w:rPr>
        <w:t>days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d. </w:t>
      </w:r>
      <w:proofErr w:type="spellStart"/>
      <w:r w:rsidRPr="001F5282">
        <w:rPr>
          <w:rFonts w:ascii="Calibri Light" w:hAnsi="Calibri Light" w:cs="Calibri Light"/>
          <w:lang w:val="lt-LT"/>
        </w:rPr>
        <w:t>reports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results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inspection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writing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from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decision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made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Only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have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right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participate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further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767B8FDA" w14:textId="0C9023CA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candidate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inaccurate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incomplete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erroneous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lang w:val="lt-LT"/>
        </w:rPr>
        <w:t>about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are </w:t>
      </w:r>
      <w:proofErr w:type="spellStart"/>
      <w:r w:rsidRPr="001F5282">
        <w:rPr>
          <w:rFonts w:ascii="Calibri Light" w:hAnsi="Calibri Light" w:cs="Calibri Light"/>
          <w:lang w:val="lt-LT"/>
        </w:rPr>
        <w:t>missing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without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violating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principles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transparency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ask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lastRenderedPageBreak/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clarify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supplement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explain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reasonable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period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.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revised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supplemented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rules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Service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7D4AA73C" w14:textId="6126C436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entire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after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checking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it, it </w:t>
      </w:r>
      <w:proofErr w:type="spellStart"/>
      <w:r w:rsidRPr="001F5282">
        <w:rPr>
          <w:rFonts w:ascii="Calibri Light" w:hAnsi="Calibri Light" w:cs="Calibri Light"/>
          <w:lang w:val="lt-LT"/>
        </w:rPr>
        <w:t>determines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following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CD7946">
        <w:rPr>
          <w:rFonts w:ascii="Calibri Light" w:hAnsi="Calibri Light" w:cs="Calibri Light"/>
          <w:lang w:val="lt-LT"/>
        </w:rPr>
        <w:t>L</w:t>
      </w:r>
      <w:r w:rsidRPr="001F5282">
        <w:rPr>
          <w:rFonts w:ascii="Calibri Light" w:hAnsi="Calibri Light" w:cs="Calibri Light"/>
          <w:lang w:val="lt-LT"/>
        </w:rPr>
        <w:t xml:space="preserve">PP,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rejected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rejected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because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exceeds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selected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based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cost-quality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ratio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organization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amount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except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rejection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received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33FEB18B" w14:textId="424D8E22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certain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SS:</w:t>
      </w:r>
    </w:p>
    <w:p w14:paraId="4CEDE801" w14:textId="2D90858E" w:rsidR="001F5282" w:rsidRPr="001F5282" w:rsidRDefault="00E60A64" w:rsidP="00E60A64">
      <w:pPr>
        <w:pStyle w:val="Sraopastraipa"/>
        <w:tabs>
          <w:tab w:val="left" w:pos="284"/>
        </w:tabs>
        <w:spacing w:before="60" w:after="60" w:line="240" w:lineRule="auto"/>
        <w:ind w:left="357" w:firstLine="352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lang w:val="lt-LT"/>
        </w:rPr>
        <w:t>(</w:t>
      </w:r>
      <w:r w:rsidR="001F5282" w:rsidRPr="001F5282">
        <w:rPr>
          <w:rFonts w:ascii="Calibri Light" w:hAnsi="Calibri Light" w:cs="Calibri Light"/>
          <w:lang w:val="lt-LT"/>
        </w:rPr>
        <w:t xml:space="preserve">a)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cases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provided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50,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7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LLP,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supplier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submit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by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S</w:t>
      </w:r>
      <w:r w:rsidR="001F5282">
        <w:rPr>
          <w:rFonts w:ascii="Calibri Light" w:hAnsi="Calibri Light" w:cs="Calibri Light"/>
          <w:lang w:val="lt-LT"/>
        </w:rPr>
        <w:t>C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absence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grounds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his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exclusion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qualification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and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standards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quality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system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and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>/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environmental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protection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system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. Also,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referred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51,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12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CD7946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determine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proposal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from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sources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other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those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50,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7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1F5282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>.</w:t>
      </w:r>
    </w:p>
    <w:p w14:paraId="5D8D2DFB" w14:textId="1C6069F6" w:rsidR="001F5282" w:rsidRPr="001F5282" w:rsidRDefault="00E60A64" w:rsidP="00E60A64">
      <w:pPr>
        <w:pStyle w:val="Sraopastraipa"/>
        <w:tabs>
          <w:tab w:val="left" w:pos="284"/>
        </w:tabs>
        <w:spacing w:before="60" w:after="60" w:line="240" w:lineRule="auto"/>
        <w:ind w:left="357" w:firstLine="352"/>
        <w:contextualSpacing w:val="0"/>
        <w:rPr>
          <w:rFonts w:ascii="Calibri Light" w:hAnsi="Calibri Light" w:cs="Calibri Light"/>
          <w:b/>
          <w:u w:val="single"/>
          <w:lang w:val="lt-LT"/>
        </w:rPr>
      </w:pPr>
      <w:r>
        <w:rPr>
          <w:rFonts w:ascii="Calibri Light" w:hAnsi="Calibri Light" w:cs="Calibri Light"/>
          <w:lang w:val="lt-LT"/>
        </w:rPr>
        <w:t>(</w:t>
      </w:r>
      <w:r w:rsidR="001F5282" w:rsidRPr="001F5282">
        <w:rPr>
          <w:rFonts w:ascii="Calibri Light" w:hAnsi="Calibri Light" w:cs="Calibri Light"/>
          <w:lang w:val="lt-LT"/>
        </w:rPr>
        <w:t xml:space="preserve">b)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cases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provided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39,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1F5282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supplier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submit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S</w:t>
      </w:r>
      <w:r w:rsidR="001F5282">
        <w:rPr>
          <w:rFonts w:ascii="Calibri Light" w:hAnsi="Calibri Light" w:cs="Calibri Light"/>
          <w:lang w:val="lt-LT"/>
        </w:rPr>
        <w:t>C</w:t>
      </w:r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37,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9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CD7946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see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TS]. Also,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referred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39,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CD7946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determine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proposal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from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sources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other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those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39,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1F5282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>.</w:t>
      </w:r>
    </w:p>
    <w:p w14:paraId="5843CAE0" w14:textId="4B665093" w:rsidR="006B2576" w:rsidRPr="00CC77C5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b/>
          <w:u w:val="single"/>
          <w:lang w:val="lt-LT"/>
        </w:rPr>
      </w:pPr>
      <w:proofErr w:type="spellStart"/>
      <w:r>
        <w:rPr>
          <w:rFonts w:ascii="Calibri Light" w:hAnsi="Calibri Light" w:cs="Calibri Light"/>
          <w:b/>
          <w:u w:val="single"/>
          <w:lang w:val="lt-LT"/>
        </w:rPr>
        <w:t>Commission</w:t>
      </w:r>
      <w:proofErr w:type="spellEnd"/>
      <w:r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u w:val="single"/>
          <w:lang w:val="lt-LT"/>
        </w:rPr>
        <w:t>evaluates</w:t>
      </w:r>
      <w:proofErr w:type="spellEnd"/>
      <w:r w:rsidR="006B2576" w:rsidRPr="00CC77C5">
        <w:rPr>
          <w:rFonts w:ascii="Calibri Light" w:hAnsi="Calibri Light" w:cs="Calibri Light"/>
          <w:b/>
          <w:u w:val="single"/>
          <w:lang w:val="lt-LT"/>
        </w:rPr>
        <w:t>:</w:t>
      </w:r>
    </w:p>
    <w:p w14:paraId="16702509" w14:textId="2147730F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a)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general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PF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correctly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PD.</w:t>
      </w:r>
    </w:p>
    <w:p w14:paraId="67499AE4" w14:textId="4D15DCD7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b)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goods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services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works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specification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0DC807C1" w14:textId="5AC60E81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c)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Having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identified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accordingly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correct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arithmetical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observed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it.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corrected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contractor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rules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Service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rules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addition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approved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Order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Director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Service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December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30, 2022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>. 1S-240 ).</w:t>
      </w:r>
    </w:p>
    <w:p w14:paraId="4DDE324E" w14:textId="7B274200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d)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components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simplified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-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provisions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paragraphs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1, 2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4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57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goods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services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works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considered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30 </w:t>
      </w:r>
      <w:proofErr w:type="spellStart"/>
      <w:r w:rsidRPr="001F5282">
        <w:rPr>
          <w:rFonts w:ascii="Calibri Light" w:hAnsi="Calibri Light" w:cs="Calibri Light"/>
          <w:lang w:val="lt-LT"/>
        </w:rPr>
        <w:t>percent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rejected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reasons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exceed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recorded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prepared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arithmetic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Having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goods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services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works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write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request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necessary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details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including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components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assess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risk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shows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fulfill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Contract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properly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ensure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conditions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created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distortion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competition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6EF34D6F" w14:textId="457B1341" w:rsid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e)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exceed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indicated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exceeds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 xml:space="preserve">CA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lastRenderedPageBreak/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indicated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amount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queue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cannot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winners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amount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recorded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prepared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can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changed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>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acceptable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justify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acceptability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compatibility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principle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rational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668C51FC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winning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means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C</w:t>
      </w:r>
      <w:r w:rsidR="00CD7946">
        <w:rPr>
          <w:rFonts w:ascii="Calibri Light" w:hAnsi="Calibri Light" w:cs="Calibri Light"/>
          <w:lang w:val="lt-LT"/>
        </w:rPr>
        <w:t>P</w:t>
      </w:r>
      <w:r w:rsidRPr="001F5282">
        <w:rPr>
          <w:rFonts w:ascii="Calibri Light" w:hAnsi="Calibri Light" w:cs="Calibri Light"/>
          <w:lang w:val="lt-LT"/>
        </w:rPr>
        <w:t xml:space="preserve">P IS to </w:t>
      </w:r>
      <w:proofErr w:type="spellStart"/>
      <w:r w:rsidRPr="001F5282">
        <w:rPr>
          <w:rFonts w:ascii="Calibri Light" w:hAnsi="Calibri Light" w:cs="Calibri Light"/>
          <w:lang w:val="lt-LT"/>
        </w:rPr>
        <w:t>require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prior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determining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order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relevant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absence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 (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simplified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request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prior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determining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order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absence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1F5282">
        <w:rPr>
          <w:rFonts w:ascii="Calibri Light" w:hAnsi="Calibri Light" w:cs="Calibri Light"/>
          <w:lang w:val="lt-LT"/>
        </w:rPr>
        <w:t>except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reasonable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doubts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reliability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qualification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1F5282">
        <w:rPr>
          <w:rFonts w:ascii="Calibri Light" w:hAnsi="Calibri Light" w:cs="Calibri Light"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standards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37, </w:t>
      </w:r>
      <w:proofErr w:type="spellStart"/>
      <w:r w:rsidRPr="001F5282">
        <w:rPr>
          <w:rFonts w:ascii="Calibri Light" w:hAnsi="Calibri Light" w:cs="Calibri Light"/>
          <w:lang w:val="lt-LT"/>
        </w:rPr>
        <w:t>paragraph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9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Enterprise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TS] </w:t>
      </w:r>
      <w:proofErr w:type="spellStart"/>
      <w:r w:rsidRPr="001F5282">
        <w:rPr>
          <w:rFonts w:ascii="Calibri Light" w:hAnsi="Calibri Light" w:cs="Calibri Light"/>
          <w:lang w:val="lt-LT"/>
        </w:rPr>
        <w:t>digital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copies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supporting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issued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authorities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lack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indicating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lang w:val="lt-LT"/>
        </w:rPr>
        <w:t>after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are </w:t>
      </w:r>
      <w:proofErr w:type="spellStart"/>
      <w:r w:rsidRPr="001F5282">
        <w:rPr>
          <w:rFonts w:ascii="Calibri Light" w:hAnsi="Calibri Light" w:cs="Calibri Light"/>
          <w:lang w:val="lt-LT"/>
        </w:rPr>
        <w:t>acceptable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27E2F5AD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assesses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whether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who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submitted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economically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advantageous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60A64">
        <w:rPr>
          <w:rFonts w:ascii="Calibri Light" w:hAnsi="Calibri Light" w:cs="Calibri Light"/>
          <w:lang w:val="lt-LT"/>
        </w:rPr>
        <w:t>before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order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bids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set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E60A64">
        <w:rPr>
          <w:rFonts w:ascii="Calibri Light" w:hAnsi="Calibri Light" w:cs="Calibri Light"/>
          <w:lang w:val="lt-LT"/>
        </w:rPr>
        <w:t>regarding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absence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qualification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applicable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E60A64">
        <w:rPr>
          <w:rFonts w:ascii="Calibri Light" w:hAnsi="Calibri Light" w:cs="Calibri Light"/>
          <w:lang w:val="lt-LT"/>
        </w:rPr>
        <w:t>quality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management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system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environmental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protection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management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system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standards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applicable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VPP 37 </w:t>
      </w:r>
      <w:proofErr w:type="spellStart"/>
      <w:r w:rsidRPr="00E60A64">
        <w:rPr>
          <w:rFonts w:ascii="Calibri Light" w:hAnsi="Calibri Light" w:cs="Calibri Light"/>
          <w:lang w:val="lt-LT"/>
        </w:rPr>
        <w:t>Article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9 [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applicable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see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TS] .</w:t>
      </w:r>
    </w:p>
    <w:p w14:paraId="463E218B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excludes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from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E60A64">
        <w:rPr>
          <w:rFonts w:ascii="Calibri Light" w:hAnsi="Calibri Light" w:cs="Calibri Light"/>
          <w:lang w:val="lt-LT"/>
        </w:rPr>
        <w:t>any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stage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60A64">
        <w:rPr>
          <w:rFonts w:ascii="Calibri Light" w:hAnsi="Calibri Light" w:cs="Calibri Light"/>
          <w:lang w:val="lt-LT"/>
        </w:rPr>
        <w:t>turns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out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his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actions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inaction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before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during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E60A64">
        <w:rPr>
          <w:rFonts w:ascii="Calibri Light" w:hAnsi="Calibri Light" w:cs="Calibri Light"/>
          <w:lang w:val="lt-LT"/>
        </w:rPr>
        <w:t>least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one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specified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documents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4605E5D8" w14:textId="6AD9F2A2" w:rsidR="00A5617A" w:rsidRPr="00E60A64" w:rsidRDefault="001F5282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situation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economic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entity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whose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capabilities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intends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rely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E60A64">
        <w:rPr>
          <w:rFonts w:ascii="Calibri Light" w:hAnsi="Calibri Light" w:cs="Calibri Light"/>
          <w:lang w:val="lt-LT"/>
        </w:rPr>
        <w:t>least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one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established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S</w:t>
      </w:r>
      <w:r w:rsidR="00CD7946" w:rsidRPr="00E60A64">
        <w:rPr>
          <w:rFonts w:ascii="Calibri Light" w:hAnsi="Calibri Light" w:cs="Calibri Light"/>
          <w:lang w:val="lt-LT"/>
        </w:rPr>
        <w:t>C</w:t>
      </w:r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qualification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it,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will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demand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it be </w:t>
      </w:r>
      <w:proofErr w:type="spellStart"/>
      <w:r w:rsidRPr="00E60A64">
        <w:rPr>
          <w:rFonts w:ascii="Calibri Light" w:hAnsi="Calibri Light" w:cs="Calibri Light"/>
          <w:lang w:val="lt-LT"/>
        </w:rPr>
        <w:t>replaced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economic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entity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within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set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deadline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6B4F5886" w14:textId="53CAEC1E" w:rsidR="00A5617A" w:rsidRPr="00CC77C5" w:rsidRDefault="001F5282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THE </w:t>
      </w:r>
      <w:r w:rsidRPr="001F5282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PROCEDURE FOR EXCLUSION OF SUPPLIERS FROM PROCUREMENT AND GROUNDS FOR REJECTION OF PROPOSALS</w:t>
      </w:r>
    </w:p>
    <w:p w14:paraId="49BBE31C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2D5FCA11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92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excludes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from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at </w:t>
      </w:r>
      <w:proofErr w:type="spellStart"/>
      <w:r w:rsidRPr="001F5282">
        <w:rPr>
          <w:rFonts w:ascii="Calibri Light" w:hAnsi="Calibri Light" w:cs="Calibri Light"/>
          <w:lang w:val="lt-LT"/>
        </w:rPr>
        <w:t>any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stage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1F5282">
        <w:rPr>
          <w:rFonts w:ascii="Calibri Light" w:hAnsi="Calibri Light" w:cs="Calibri Light"/>
          <w:lang w:val="lt-LT"/>
        </w:rPr>
        <w:t>becomes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clear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due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its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inaction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meets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F5282">
        <w:rPr>
          <w:rFonts w:ascii="Calibri Light" w:hAnsi="Calibri Light" w:cs="Calibri Light"/>
          <w:lang w:val="lt-LT"/>
        </w:rPr>
        <w:t>least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 w:rsidR="00CD7946"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>.</w:t>
      </w:r>
    </w:p>
    <w:p w14:paraId="05E44569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92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remove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from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removal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established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S</w:t>
      </w:r>
      <w:r w:rsidR="00CD7946" w:rsidRPr="00E60A64">
        <w:rPr>
          <w:rFonts w:ascii="Calibri Light" w:hAnsi="Calibri Light" w:cs="Calibri Light"/>
          <w:lang w:val="lt-LT"/>
        </w:rPr>
        <w:t>C</w:t>
      </w:r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cases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provided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Article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46, </w:t>
      </w:r>
      <w:proofErr w:type="spellStart"/>
      <w:r w:rsidRPr="00E60A64">
        <w:rPr>
          <w:rFonts w:ascii="Calibri Light" w:hAnsi="Calibri Light" w:cs="Calibri Light"/>
          <w:lang w:val="lt-LT"/>
        </w:rPr>
        <w:t>paragraph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10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LPP.</w:t>
      </w:r>
    </w:p>
    <w:p w14:paraId="19F83E46" w14:textId="61AB5B8E" w:rsidR="006B2576" w:rsidRPr="00E60A64" w:rsidRDefault="001F5282" w:rsidP="00E93E6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92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rejects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>:</w:t>
      </w:r>
    </w:p>
    <w:p w14:paraId="0B22835E" w14:textId="2162069C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]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]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592015">
        <w:rPr>
          <w:rFonts w:ascii="Calibri Light" w:hAnsi="Calibri Light" w:cs="Calibri Light"/>
          <w:i/>
          <w:lang w:val="lt-LT"/>
        </w:rPr>
        <w:t>the</w:t>
      </w:r>
      <w:proofErr w:type="spellEnd"/>
      <w:r w:rsidR="00592015">
        <w:rPr>
          <w:rFonts w:ascii="Calibri Light" w:hAnsi="Calibri Light" w:cs="Calibri Light"/>
          <w:i/>
          <w:lang w:val="lt-LT"/>
        </w:rPr>
        <w:t xml:space="preserve"> </w:t>
      </w:r>
      <w:r w:rsidRPr="001F5282">
        <w:rPr>
          <w:rFonts w:ascii="Calibri Light" w:hAnsi="Calibri Light" w:cs="Calibri Light"/>
          <w:i/>
          <w:lang w:val="lt-LT"/>
        </w:rPr>
        <w:t>S</w:t>
      </w:r>
      <w:r w:rsidR="00592015">
        <w:rPr>
          <w:rFonts w:ascii="Calibri Light" w:hAnsi="Calibri Light" w:cs="Calibri Light"/>
          <w:i/>
          <w:lang w:val="lt-LT"/>
        </w:rPr>
        <w:t>C</w:t>
      </w:r>
      <w:r w:rsidRPr="001F5282">
        <w:rPr>
          <w:rFonts w:ascii="Calibri Light" w:hAnsi="Calibri Light" w:cs="Calibri Light"/>
          <w:i/>
          <w:lang w:val="lt-LT"/>
        </w:rPr>
        <w:t>.</w:t>
      </w:r>
    </w:p>
    <w:p w14:paraId="461653E3" w14:textId="77F5BE07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unacceptable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because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general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manager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authorized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person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sign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4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Pr="001F5282">
        <w:rPr>
          <w:rFonts w:ascii="Calibri Light" w:hAnsi="Calibri Light" w:cs="Calibri Light"/>
          <w:i/>
          <w:lang w:val="lt-LT"/>
        </w:rPr>
        <w:t xml:space="preserve"> PD </w:t>
      </w:r>
      <w:r w:rsidR="003172E7">
        <w:rPr>
          <w:rFonts w:ascii="Calibri Light" w:hAnsi="Calibri Light" w:cs="Calibri Light"/>
          <w:i/>
          <w:lang w:val="lt-LT"/>
        </w:rPr>
        <w:t>O</w:t>
      </w:r>
      <w:r w:rsidRPr="001F5282">
        <w:rPr>
          <w:rFonts w:ascii="Calibri Light" w:hAnsi="Calibri Light" w:cs="Calibri Light"/>
          <w:i/>
          <w:lang w:val="lt-LT"/>
        </w:rPr>
        <w:t xml:space="preserve">F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correct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deficiencies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related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signing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PF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encrypted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containing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unencrypted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password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due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fault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45 minutes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incorrect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password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using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which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lastRenderedPageBreak/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could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decrypt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(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late).</w:t>
      </w:r>
    </w:p>
    <w:p w14:paraId="619D01C8" w14:textId="6536D092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needs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organization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object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proposed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specification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object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TS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object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others</w:t>
      </w:r>
      <w:proofErr w:type="spellEnd"/>
      <w:r w:rsidRPr="001F5282">
        <w:rPr>
          <w:rFonts w:ascii="Calibri Light" w:hAnsi="Calibri Light" w:cs="Calibri Light"/>
          <w:i/>
          <w:lang w:val="lt-LT"/>
        </w:rPr>
        <w:t>).</w:t>
      </w:r>
    </w:p>
    <w:p w14:paraId="5F5A3916" w14:textId="14890156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explain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new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inaccurate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incomplete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erroneous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>.</w:t>
      </w:r>
    </w:p>
    <w:p w14:paraId="234CDC42" w14:textId="4659B0BF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corrected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arithmetic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>.</w:t>
      </w:r>
    </w:p>
    <w:p w14:paraId="56AA8C98" w14:textId="0B431721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too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high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exceed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r w:rsidR="003172E7">
        <w:rPr>
          <w:rFonts w:ascii="Calibri Light" w:hAnsi="Calibri Light" w:cs="Calibri Light"/>
          <w:i/>
          <w:lang w:val="lt-LT"/>
        </w:rPr>
        <w:t xml:space="preserve">CA </w:t>
      </w: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start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except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circumstances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BS 17.10 e).</w:t>
      </w:r>
    </w:p>
    <w:p w14:paraId="67E07B08" w14:textId="49AFAFDA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contains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adequate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evidence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reasonableness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proposed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i/>
          <w:lang w:val="lt-LT"/>
        </w:rPr>
        <w:t>;</w:t>
      </w:r>
    </w:p>
    <w:p w14:paraId="29DCDD9D" w14:textId="5D8716C9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comply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social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labor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law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17,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2,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Point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2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Labor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Code</w:t>
      </w:r>
      <w:proofErr w:type="spellEnd"/>
      <w:r w:rsidRPr="001F5282">
        <w:rPr>
          <w:rFonts w:ascii="Calibri Light" w:hAnsi="Calibri Light" w:cs="Calibri Light"/>
          <w:i/>
          <w:lang w:val="lt-LT"/>
        </w:rPr>
        <w:t>.</w:t>
      </w:r>
    </w:p>
    <w:p w14:paraId="0B9201A8" w14:textId="77777777" w:rsidR="009E23AA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alternative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>;</w:t>
      </w:r>
    </w:p>
    <w:p w14:paraId="5C2786D1" w14:textId="77777777" w:rsidR="00E93E6E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goods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including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their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manufacturers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services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works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offered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by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pose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threat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when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Government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Republic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Lithuania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has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adopted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decision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confirming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that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intended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transaction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does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not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meet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interests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with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Law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Objects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Important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for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Ensuring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with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related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by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37,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Part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8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and</w:t>
      </w:r>
      <w:proofErr w:type="spellEnd"/>
      <w:r w:rsidRPr="009E23AA">
        <w:rPr>
          <w:rFonts w:ascii="Calibri Light" w:hAnsi="Calibri Light" w:cs="Calibri Light"/>
          <w:i/>
          <w:lang w:val="lt-LT"/>
        </w:rPr>
        <w:t>/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47,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Part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8, SS, TS);</w:t>
      </w:r>
    </w:p>
    <w:p w14:paraId="40A57C99" w14:textId="77777777" w:rsidR="00E93E6E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goods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services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offered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pose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threat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37,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9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Act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i/>
          <w:lang w:val="lt-LT"/>
        </w:rPr>
        <w:t>/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47,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9, S</w:t>
      </w:r>
      <w:r w:rsidR="00CD7946" w:rsidRPr="00E93E6E">
        <w:rPr>
          <w:rFonts w:ascii="Calibri Light" w:hAnsi="Calibri Light" w:cs="Calibri Light"/>
          <w:i/>
          <w:lang w:val="lt-LT"/>
        </w:rPr>
        <w:t>C</w:t>
      </w:r>
      <w:r w:rsidRPr="00E93E6E">
        <w:rPr>
          <w:rFonts w:ascii="Calibri Light" w:hAnsi="Calibri Light" w:cs="Calibri Light"/>
          <w:i/>
          <w:lang w:val="lt-LT"/>
        </w:rPr>
        <w:t xml:space="preserve">, TS,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related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>);</w:t>
      </w:r>
    </w:p>
    <w:p w14:paraId="29CAD3B7" w14:textId="30D3991B" w:rsidR="001F5282" w:rsidRPr="00E93E6E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93E6E">
        <w:rPr>
          <w:rFonts w:ascii="Calibri Light" w:hAnsi="Calibri Light" w:cs="Calibri Light"/>
          <w:i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at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least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one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45,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21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CD7946" w:rsidRPr="00E93E6E">
        <w:rPr>
          <w:rFonts w:ascii="Calibri Light" w:hAnsi="Calibri Light" w:cs="Calibri Light"/>
          <w:i/>
          <w:lang w:val="lt-LT"/>
        </w:rPr>
        <w:t>Law</w:t>
      </w:r>
      <w:proofErr w:type="spellEnd"/>
      <w:r w:rsidR="00CD7946"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CD7946" w:rsidRPr="00E93E6E">
        <w:rPr>
          <w:rFonts w:ascii="Calibri Light" w:hAnsi="Calibri Light" w:cs="Calibri Light"/>
          <w:i/>
          <w:lang w:val="lt-LT"/>
        </w:rPr>
        <w:t>on</w:t>
      </w:r>
      <w:proofErr w:type="spellEnd"/>
      <w:r w:rsidR="00CD7946"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Public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becomes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clear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S</w:t>
      </w:r>
      <w:r w:rsidR="00CD7946" w:rsidRPr="00E93E6E">
        <w:rPr>
          <w:rFonts w:ascii="Calibri Light" w:hAnsi="Calibri Light" w:cs="Calibri Light"/>
          <w:i/>
          <w:lang w:val="lt-LT"/>
        </w:rPr>
        <w:t xml:space="preserve">C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]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upon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Commission's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request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submit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Section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6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S</w:t>
      </w:r>
      <w:r w:rsidR="00592015" w:rsidRPr="00E93E6E">
        <w:rPr>
          <w:rFonts w:ascii="Calibri Light" w:hAnsi="Calibri Light" w:cs="Calibri Light"/>
          <w:i/>
          <w:lang w:val="lt-LT"/>
        </w:rPr>
        <w:t>C</w:t>
      </w:r>
      <w:r w:rsidRPr="00E93E6E">
        <w:rPr>
          <w:rFonts w:ascii="Calibri Light" w:hAnsi="Calibri Light" w:cs="Calibri Light"/>
          <w:i/>
          <w:lang w:val="lt-LT"/>
        </w:rPr>
        <w:t>;</w:t>
      </w:r>
    </w:p>
    <w:p w14:paraId="147C7F5C" w14:textId="43F31DF9" w:rsidR="00E93E6E" w:rsidRDefault="00592015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its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sub-supplier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(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and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at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least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one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members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group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suppliers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)</w:t>
      </w:r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a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Russian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citizen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natural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legal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person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organization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established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Russia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;</w:t>
      </w:r>
    </w:p>
    <w:p w14:paraId="1BAA08A3" w14:textId="3B3596E6" w:rsidR="00E93E6E" w:rsidRDefault="00C235CC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its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sub-supplier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(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and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at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least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one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members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group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suppliers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)</w:t>
      </w:r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legal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person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organization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which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more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than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50 (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fifty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)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percent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ownership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rights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are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directly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indirectly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owned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by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an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referred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to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subparagraph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(m</w:t>
      </w:r>
      <w:r>
        <w:rPr>
          <w:rFonts w:ascii="Calibri Light" w:hAnsi="Calibri Light" w:cs="Calibri Light"/>
          <w:i/>
          <w:color w:val="000000" w:themeColor="text1"/>
          <w:lang w:val="lt-LT"/>
        </w:rPr>
        <w:t>)</w:t>
      </w:r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;</w:t>
      </w:r>
    </w:p>
    <w:p w14:paraId="13CF485F" w14:textId="55C2A02E" w:rsidR="00592015" w:rsidRDefault="00592015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DC686A">
        <w:rPr>
          <w:rFonts w:ascii="Calibri Light" w:hAnsi="Calibri Light" w:cs="Calibri Light"/>
          <w:i/>
          <w:color w:val="000000" w:themeColor="text1"/>
          <w:lang w:val="lt-LT"/>
        </w:rPr>
        <w:t>company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natural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legal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person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organization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operating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subparagraph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m)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n)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this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point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behalf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at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direction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="00DC686A">
        <w:rPr>
          <w:rFonts w:ascii="Calibri Light" w:hAnsi="Calibri Light" w:cs="Calibri Light"/>
          <w:i/>
          <w:color w:val="000000" w:themeColor="text1"/>
          <w:lang w:val="lt-LT"/>
        </w:rPr>
        <w:t>;</w:t>
      </w:r>
    </w:p>
    <w:p w14:paraId="2687E419" w14:textId="1F00A878" w:rsidR="00DC686A" w:rsidRPr="00E93E6E" w:rsidRDefault="00DC686A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entities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listed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points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(m), (n), (o)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participate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as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subcontractors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suppliers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entities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on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whose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behalf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supplier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relies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where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they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account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for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more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than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10 %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contract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value</w:t>
      </w:r>
      <w:proofErr w:type="spellEnd"/>
      <w:r>
        <w:rPr>
          <w:rFonts w:ascii="Calibri Light" w:hAnsi="Calibri Light" w:cs="Calibri Light"/>
          <w:i/>
          <w:color w:val="000000" w:themeColor="text1"/>
          <w:lang w:val="lt-LT"/>
        </w:rPr>
        <w:t>.</w:t>
      </w:r>
    </w:p>
    <w:p w14:paraId="48049465" w14:textId="5CA914D6" w:rsidR="00A5617A" w:rsidRPr="00E93E6E" w:rsidRDefault="0059201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Commission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excludes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from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procedures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rejects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his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point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BS 18.3,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next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approached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was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has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been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excluded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from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procedures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its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tender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has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been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rejected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>.</w:t>
      </w:r>
    </w:p>
    <w:p w14:paraId="0E64D889" w14:textId="4254DDC9" w:rsidR="00C16318" w:rsidRPr="00CC77C5" w:rsidRDefault="0059201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59201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QUEUE OF OFFERS AND DETERMINATION OF THE WINNING OFFER, DECISION ON CONTRACT CONCLUSION</w:t>
      </w:r>
    </w:p>
    <w:p w14:paraId="063D1AE9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selected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according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criteria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SC.</w:t>
      </w:r>
    </w:p>
    <w:p w14:paraId="01242EDE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that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meet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E93E6E">
        <w:rPr>
          <w:rFonts w:ascii="Calibri Light" w:hAnsi="Calibri Light" w:cs="Calibri Light"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lang w:val="lt-LT"/>
        </w:rPr>
        <w:t>except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cases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where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1 (</w:t>
      </w:r>
      <w:proofErr w:type="spellStart"/>
      <w:r w:rsidRPr="00E93E6E">
        <w:rPr>
          <w:rFonts w:ascii="Calibri Light" w:hAnsi="Calibri Light" w:cs="Calibri Light"/>
          <w:lang w:val="lt-LT"/>
        </w:rPr>
        <w:t>one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remains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submitting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evaluating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decreasing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utility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93E6E">
        <w:rPr>
          <w:rFonts w:ascii="Calibri Light" w:hAnsi="Calibri Light" w:cs="Calibri Light"/>
          <w:lang w:val="lt-LT"/>
        </w:rPr>
        <w:lastRenderedPageBreak/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utility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several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equal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earliest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10BE8F25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bid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entered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first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bids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recognized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winner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2300E245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Participants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93E6E">
        <w:rPr>
          <w:rFonts w:ascii="Calibri Light" w:hAnsi="Calibri Light" w:cs="Calibri Light"/>
          <w:lang w:val="lt-LT"/>
        </w:rPr>
        <w:t>informed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about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results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procedure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accordance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procedure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58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Law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Public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2C68D48D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immediately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but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postponement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period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paragraph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8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86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Civil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postponement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period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93E6E">
        <w:rPr>
          <w:rFonts w:ascii="Calibri Light" w:hAnsi="Calibri Light" w:cs="Calibri Light"/>
          <w:lang w:val="lt-LT"/>
        </w:rPr>
        <w:t>applied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interested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participant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93E6E">
        <w:rPr>
          <w:rFonts w:ascii="Calibri Light" w:hAnsi="Calibri Light" w:cs="Calibri Light"/>
          <w:lang w:val="lt-LT"/>
        </w:rPr>
        <w:t>no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interested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candidates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basis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dynamic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system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basis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preliminary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742597DC" w14:textId="3FF81C77" w:rsidR="00A5617A" w:rsidRPr="00E93E6E" w:rsidRDefault="00592015" w:rsidP="00CE025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20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Commission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decide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Agreement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93E6E">
        <w:rPr>
          <w:rFonts w:ascii="Calibri Light" w:hAnsi="Calibri Light" w:cs="Calibri Light"/>
          <w:lang w:val="lt-LT"/>
        </w:rPr>
        <w:t>turns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that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comply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obligations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environmental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protection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social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labor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law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17, </w:t>
      </w:r>
      <w:proofErr w:type="spellStart"/>
      <w:r w:rsidRPr="00E93E6E">
        <w:rPr>
          <w:rFonts w:ascii="Calibri Light" w:hAnsi="Calibri Light" w:cs="Calibri Light"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2, </w:t>
      </w:r>
      <w:proofErr w:type="spellStart"/>
      <w:r w:rsidRPr="00E93E6E">
        <w:rPr>
          <w:rFonts w:ascii="Calibri Light" w:hAnsi="Calibri Light" w:cs="Calibri Light"/>
          <w:lang w:val="lt-LT"/>
        </w:rPr>
        <w:t>Point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2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LPP.</w:t>
      </w:r>
    </w:p>
    <w:p w14:paraId="613FD1C6" w14:textId="15E165A1" w:rsidR="00A5617A" w:rsidRPr="00CC77C5" w:rsidRDefault="0059201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CONTRACT</w:t>
      </w:r>
    </w:p>
    <w:p w14:paraId="6A4DF691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5EA0B7D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draft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contract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prepared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Legal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Department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Resources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Agency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65A6549E" w14:textId="77777777" w:rsidR="00E93E6E" w:rsidRDefault="003172E7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r w:rsidRPr="00E93E6E">
        <w:rPr>
          <w:rFonts w:ascii="Calibri Light" w:hAnsi="Calibri Light" w:cs="Calibri Light"/>
          <w:lang w:val="lt-LT"/>
        </w:rPr>
        <w:t>CA</w:t>
      </w:r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offers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conclude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supplier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whose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bid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recognized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as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winner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supplier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invited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conclude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writing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winning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participant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must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within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deadline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specified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r w:rsidRPr="00E93E6E">
        <w:rPr>
          <w:rFonts w:ascii="Calibri Light" w:hAnsi="Calibri Light" w:cs="Calibri Light"/>
          <w:lang w:val="lt-LT"/>
        </w:rPr>
        <w:t>CA</w:t>
      </w:r>
      <w:r w:rsidR="004B6AFA"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time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for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set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separate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notice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>.</w:t>
      </w:r>
    </w:p>
    <w:p w14:paraId="5583D5A0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refuses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conclude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writing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sign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time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r w:rsidR="003172E7" w:rsidRPr="00E93E6E">
        <w:rPr>
          <w:rFonts w:ascii="Calibri Light" w:hAnsi="Calibri Light" w:cs="Calibri Light"/>
          <w:lang w:val="lt-LT"/>
        </w:rPr>
        <w:t>CA</w:t>
      </w:r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refuses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under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LPP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PD, it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considered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that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has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refused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such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case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document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confirming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fulfillment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deadline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r w:rsidR="003172E7" w:rsidRPr="00E93E6E">
        <w:rPr>
          <w:rFonts w:ascii="Calibri Light" w:hAnsi="Calibri Light" w:cs="Calibri Light"/>
          <w:lang w:val="lt-LT"/>
        </w:rPr>
        <w:t>CA</w:t>
      </w:r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fulfill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other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entry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force,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r w:rsidR="003172E7" w:rsidRPr="00E93E6E">
        <w:rPr>
          <w:rFonts w:ascii="Calibri Light" w:hAnsi="Calibri Light" w:cs="Calibri Light"/>
          <w:lang w:val="lt-LT"/>
        </w:rPr>
        <w:t>CA</w:t>
      </w:r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conclude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according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first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refused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did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ensuring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fulfillment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purchase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failure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fulfill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other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purchase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force.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proposing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absence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grounds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exclusion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compliance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qualification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>/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quality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management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system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environmental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protection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management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system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standards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93E6E">
        <w:rPr>
          <w:rFonts w:ascii="Calibri Light" w:hAnsi="Calibri Light" w:cs="Calibri Light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compliance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37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LPP </w:t>
      </w:r>
      <w:proofErr w:type="spellStart"/>
      <w:r w:rsidRPr="00E93E6E">
        <w:rPr>
          <w:rFonts w:ascii="Calibri Light" w:hAnsi="Calibri Light" w:cs="Calibri Light"/>
          <w:lang w:val="lt-LT"/>
        </w:rPr>
        <w:t>will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93E6E">
        <w:rPr>
          <w:rFonts w:ascii="Calibri Light" w:hAnsi="Calibri Light" w:cs="Calibri Light"/>
          <w:lang w:val="lt-LT"/>
        </w:rPr>
        <w:t>evaluated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paragraph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9 [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see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TS].</w:t>
      </w:r>
    </w:p>
    <w:p w14:paraId="47B6DD96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paying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product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service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work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fees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prices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provided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>/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93E6E">
        <w:rPr>
          <w:rFonts w:ascii="Calibri Light" w:hAnsi="Calibri Light" w:cs="Calibri Light"/>
          <w:lang w:val="lt-LT"/>
        </w:rPr>
        <w:t>applied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7F048D4B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E93E6E">
        <w:rPr>
          <w:rFonts w:ascii="Calibri Light" w:hAnsi="Calibri Light" w:cs="Calibri Light"/>
          <w:lang w:val="lt-LT"/>
        </w:rPr>
        <w:t>cannot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change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price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costs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winning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supplier's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other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terms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purchase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4A09B2F4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r w:rsidRPr="00E93E6E">
        <w:rPr>
          <w:rFonts w:ascii="Calibri Light" w:hAnsi="Calibri Light" w:cs="Calibri Light"/>
          <w:lang w:val="lt-LT"/>
        </w:rPr>
        <w:t xml:space="preserve">SC </w:t>
      </w:r>
      <w:proofErr w:type="spellStart"/>
      <w:r w:rsidRPr="00E93E6E">
        <w:rPr>
          <w:rFonts w:ascii="Calibri Light" w:hAnsi="Calibri Light" w:cs="Calibri Light"/>
          <w:lang w:val="lt-LT"/>
        </w:rPr>
        <w:t>indicated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provisions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attached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draft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4BF9101C" w14:textId="686D570B" w:rsidR="00A5617A" w:rsidRPr="00E93E6E" w:rsidRDefault="006E7874" w:rsidP="00CE025E">
      <w:pPr>
        <w:pStyle w:val="Sraopastraipa"/>
        <w:numPr>
          <w:ilvl w:val="1"/>
          <w:numId w:val="24"/>
        </w:numPr>
        <w:spacing w:before="60" w:after="20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lang w:val="lt-LT"/>
        </w:rPr>
        <w:t>CA</w:t>
      </w:r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has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right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offer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supplier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conclude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by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electronically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(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with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qualified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electronic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signature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>).</w:t>
      </w:r>
    </w:p>
    <w:p w14:paraId="751BDCAE" w14:textId="3DF58F30" w:rsidR="00C16318" w:rsidRPr="00CC77C5" w:rsidRDefault="004B6AFA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4B6AFA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TERMINATION OF PROCUREMENT PROCEDURES</w:t>
      </w:r>
    </w:p>
    <w:p w14:paraId="5DC0F0FF" w14:textId="77777777" w:rsidR="002C7F2C" w:rsidRPr="00CC77C5" w:rsidRDefault="002C7F2C" w:rsidP="002C7F2C">
      <w:pPr>
        <w:pStyle w:val="Sraopastraipa"/>
        <w:tabs>
          <w:tab w:val="left" w:pos="284"/>
        </w:tabs>
        <w:spacing w:before="60" w:after="60" w:line="120" w:lineRule="auto"/>
        <w:ind w:left="142"/>
        <w:contextualSpacing w:val="0"/>
        <w:rPr>
          <w:rFonts w:ascii="Calibri Light" w:hAnsi="Calibri Light" w:cs="Calibri Light"/>
          <w:lang w:val="lt-LT"/>
        </w:rPr>
      </w:pPr>
    </w:p>
    <w:p w14:paraId="71D5348E" w14:textId="17D211D5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terminates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initiated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principles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set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out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Article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17, </w:t>
      </w:r>
      <w:proofErr w:type="spellStart"/>
      <w:r w:rsidRPr="004B6AFA">
        <w:rPr>
          <w:rFonts w:ascii="Calibri Light" w:hAnsi="Calibri Light" w:cs="Calibri Light"/>
          <w:lang w:val="lt-LT"/>
        </w:rPr>
        <w:t>Part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1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LPP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violated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relevant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situation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cannot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4B6AFA">
        <w:rPr>
          <w:rFonts w:ascii="Calibri Light" w:hAnsi="Calibri Light" w:cs="Calibri Light"/>
          <w:lang w:val="lt-LT"/>
        </w:rPr>
        <w:t>rectified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1B4E1B28" w14:textId="0F7717E0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right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own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initiative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to </w:t>
      </w:r>
      <w:proofErr w:type="spellStart"/>
      <w:r w:rsidRPr="004B6AFA">
        <w:rPr>
          <w:rFonts w:ascii="Calibri Light" w:hAnsi="Calibri Light" w:cs="Calibri Light"/>
          <w:lang w:val="lt-LT"/>
        </w:rPr>
        <w:t>terminate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project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tender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initiated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circumstances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arisen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could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foreseen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fundamental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errors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made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result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which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longer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appropriate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completed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object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meet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needs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contracting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organization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would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4B6AFA">
        <w:rPr>
          <w:rFonts w:ascii="Calibri Light" w:hAnsi="Calibri Light" w:cs="Calibri Light"/>
          <w:lang w:val="lt-LT"/>
        </w:rPr>
        <w:t>purchased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7277CD53" w14:textId="66DBB0EF" w:rsidR="00A5617A" w:rsidRPr="00CC77C5" w:rsidRDefault="004B6AFA" w:rsidP="00CE025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lastRenderedPageBreak/>
        <w:t>After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termination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who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submitted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4B6AFA">
        <w:rPr>
          <w:rFonts w:ascii="Calibri Light" w:hAnsi="Calibri Light" w:cs="Calibri Light"/>
          <w:lang w:val="lt-LT"/>
        </w:rPr>
        <w:t>before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- </w:t>
      </w:r>
      <w:proofErr w:type="spellStart"/>
      <w:r w:rsidRPr="004B6AFA">
        <w:rPr>
          <w:rFonts w:ascii="Calibri Light" w:hAnsi="Calibri Light" w:cs="Calibri Light"/>
          <w:lang w:val="lt-LT"/>
        </w:rPr>
        <w:t>those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who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registered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C</w:t>
      </w:r>
      <w:r w:rsidR="00CD7946">
        <w:rPr>
          <w:rFonts w:ascii="Calibri Light" w:hAnsi="Calibri Light" w:cs="Calibri Light"/>
          <w:lang w:val="lt-LT"/>
        </w:rPr>
        <w:t>P</w:t>
      </w:r>
      <w:r w:rsidRPr="004B6AFA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purchase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) are </w:t>
      </w:r>
      <w:proofErr w:type="spellStart"/>
      <w:r w:rsidRPr="004B6AFA">
        <w:rPr>
          <w:rFonts w:ascii="Calibri Light" w:hAnsi="Calibri Light" w:cs="Calibri Light"/>
          <w:lang w:val="lt-LT"/>
        </w:rPr>
        <w:t>notified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event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termination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there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compensation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losses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incurred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790CD845" w14:textId="0283A7E4" w:rsidR="00A5617A" w:rsidRPr="00CC77C5" w:rsidRDefault="004B6AFA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OTHER</w:t>
      </w:r>
      <w:r w:rsidR="007D484D" w:rsidRPr="00CC77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 INFORMA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TION</w:t>
      </w:r>
    </w:p>
    <w:p w14:paraId="050D5FA2" w14:textId="77777777" w:rsidR="00334A5F" w:rsidRPr="00CC77C5" w:rsidRDefault="00334A5F" w:rsidP="00F64268">
      <w:pPr>
        <w:spacing w:before="60" w:after="60" w:line="120" w:lineRule="auto"/>
        <w:rPr>
          <w:rFonts w:ascii="Calibri Light" w:hAnsi="Calibri Light" w:cs="Calibri Light"/>
          <w:lang w:val="lt-LT"/>
        </w:rPr>
      </w:pPr>
    </w:p>
    <w:p w14:paraId="7C07A24E" w14:textId="3CD32C4E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informs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about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results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accordance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established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Article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58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 w:rsidR="00D14120">
        <w:rPr>
          <w:rFonts w:ascii="Calibri Light" w:hAnsi="Calibri Light" w:cs="Calibri Light"/>
          <w:lang w:val="lt-LT"/>
        </w:rPr>
        <w:t>L</w:t>
      </w:r>
      <w:r w:rsidRPr="004B6AFA">
        <w:rPr>
          <w:rFonts w:ascii="Calibri Light" w:hAnsi="Calibri Light" w:cs="Calibri Light"/>
          <w:lang w:val="lt-LT"/>
        </w:rPr>
        <w:t xml:space="preserve">PP. </w:t>
      </w:r>
      <w:proofErr w:type="spellStart"/>
      <w:r w:rsidRPr="004B6AFA">
        <w:rPr>
          <w:rFonts w:ascii="Calibri Light" w:hAnsi="Calibri Light" w:cs="Calibri Light"/>
          <w:lang w:val="lt-LT"/>
        </w:rPr>
        <w:t>When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introducing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information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must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disclose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confidential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information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contained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' </w:t>
      </w:r>
      <w:proofErr w:type="spellStart"/>
      <w:r w:rsidRPr="004B6AFA">
        <w:rPr>
          <w:rFonts w:ascii="Calibri Light" w:hAnsi="Calibri Light" w:cs="Calibri Light"/>
          <w:lang w:val="lt-LT"/>
        </w:rPr>
        <w:t>offer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4BEA9780" w14:textId="33046026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who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believes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did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requirements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 w:rsidR="00D14120">
        <w:rPr>
          <w:rFonts w:ascii="Calibri Light" w:hAnsi="Calibri Light" w:cs="Calibri Light"/>
          <w:lang w:val="lt-LT"/>
        </w:rPr>
        <w:t>L</w:t>
      </w:r>
      <w:r w:rsidRPr="004B6AFA">
        <w:rPr>
          <w:rFonts w:ascii="Calibri Light" w:hAnsi="Calibri Light" w:cs="Calibri Light"/>
          <w:lang w:val="lt-LT"/>
        </w:rPr>
        <w:t xml:space="preserve">PP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thereby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violated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violate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legitimate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interests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has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right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4B6AFA">
        <w:rPr>
          <w:rFonts w:ascii="Calibri Light" w:hAnsi="Calibri Light" w:cs="Calibri Light"/>
          <w:lang w:val="lt-LT"/>
        </w:rPr>
        <w:t>file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claim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regarding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actions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decisions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made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before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conclusion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Agreement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handling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disputes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provided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Chapter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VII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="00DC686A" w:rsidRPr="00DC686A">
        <w:rPr>
          <w:rFonts w:ascii="Calibri Light" w:hAnsi="Calibri Light" w:cs="Calibri Light"/>
          <w:lang w:val="lt-LT"/>
        </w:rPr>
        <w:t>Public</w:t>
      </w:r>
      <w:proofErr w:type="spellEnd"/>
      <w:r w:rsidR="00DC686A" w:rsidRPr="00DC686A">
        <w:rPr>
          <w:rFonts w:ascii="Calibri Light" w:hAnsi="Calibri Light" w:cs="Calibri Light"/>
          <w:lang w:val="lt-LT"/>
        </w:rPr>
        <w:t xml:space="preserve"> </w:t>
      </w:r>
      <w:proofErr w:type="spellStart"/>
      <w:r w:rsidR="00DC686A" w:rsidRPr="00DC686A">
        <w:rPr>
          <w:rFonts w:ascii="Calibri Light" w:hAnsi="Calibri Light" w:cs="Calibri Light"/>
          <w:lang w:val="lt-LT"/>
        </w:rPr>
        <w:t>Procurement</w:t>
      </w:r>
      <w:proofErr w:type="spellEnd"/>
      <w:r w:rsidR="00DC686A" w:rsidRPr="00DC686A">
        <w:rPr>
          <w:rFonts w:ascii="Calibri Light" w:hAnsi="Calibri Light" w:cs="Calibri Light"/>
          <w:lang w:val="lt-LT"/>
        </w:rPr>
        <w:t xml:space="preserve"> </w:t>
      </w:r>
      <w:proofErr w:type="spellStart"/>
      <w:r w:rsidR="00DC686A" w:rsidRPr="00DC686A">
        <w:rPr>
          <w:rFonts w:ascii="Calibri Light" w:hAnsi="Calibri Light" w:cs="Calibri Light"/>
          <w:lang w:val="lt-LT"/>
        </w:rPr>
        <w:t>Law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01C2EB6F" w14:textId="2A802008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 xml:space="preserve">CA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responsible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C</w:t>
      </w:r>
      <w:r w:rsidR="003172E7">
        <w:rPr>
          <w:rFonts w:ascii="Calibri Light" w:hAnsi="Calibri Light" w:cs="Calibri Light"/>
          <w:lang w:val="lt-LT"/>
        </w:rPr>
        <w:t>P</w:t>
      </w:r>
      <w:r w:rsidRPr="004B6AFA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4B6AFA">
        <w:rPr>
          <w:rFonts w:ascii="Calibri Light" w:hAnsi="Calibri Light" w:cs="Calibri Light"/>
          <w:lang w:val="lt-LT"/>
        </w:rPr>
        <w:t>administered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Public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Service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disruptions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other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unforeseen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cases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due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4B6AFA">
        <w:rPr>
          <w:rFonts w:ascii="Calibri Light" w:hAnsi="Calibri Light" w:cs="Calibri Light"/>
          <w:lang w:val="lt-LT"/>
        </w:rPr>
        <w:t>which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were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received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submitted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late. </w:t>
      </w:r>
      <w:proofErr w:type="spellStart"/>
      <w:r w:rsidRPr="004B6AFA">
        <w:rPr>
          <w:rFonts w:ascii="Calibri Light" w:hAnsi="Calibri Light" w:cs="Calibri Light"/>
          <w:lang w:val="lt-LT"/>
        </w:rPr>
        <w:t>Taking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into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account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4B6AFA">
        <w:rPr>
          <w:rFonts w:ascii="Calibri Light" w:hAnsi="Calibri Light" w:cs="Calibri Light"/>
          <w:lang w:val="lt-LT"/>
        </w:rPr>
        <w:t>suggested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4B6AFA">
        <w:rPr>
          <w:rFonts w:ascii="Calibri Light" w:hAnsi="Calibri Light" w:cs="Calibri Light"/>
          <w:lang w:val="lt-LT"/>
        </w:rPr>
        <w:t>prepare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offers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way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enough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time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left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4B6AFA">
        <w:rPr>
          <w:rFonts w:ascii="Calibri Light" w:hAnsi="Calibri Light" w:cs="Calibri Light"/>
          <w:lang w:val="lt-LT"/>
        </w:rPr>
        <w:t>submitted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time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properly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2DCEC450" w14:textId="1CB59F11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event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conflict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inconsistency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between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BS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>,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shall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prevail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event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conflict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inconsistency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between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TS,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shall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prevail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case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conflict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inconsistency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between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BS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TS, TS </w:t>
      </w:r>
      <w:proofErr w:type="spellStart"/>
      <w:r w:rsidRPr="004B6AFA">
        <w:rPr>
          <w:rFonts w:ascii="Calibri Light" w:hAnsi="Calibri Light" w:cs="Calibri Light"/>
          <w:lang w:val="lt-LT"/>
        </w:rPr>
        <w:t>shall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prevail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4CA6A09D" w14:textId="7EA40E30" w:rsid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Supplier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qualifications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compliance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quality</w:t>
      </w:r>
      <w:proofErr w:type="spellEnd"/>
      <w:r w:rsidRPr="004B6AFA">
        <w:rPr>
          <w:rFonts w:ascii="Calibri Light" w:hAnsi="Calibri Light" w:cs="Calibri Light"/>
          <w:lang w:val="lt-LT"/>
        </w:rPr>
        <w:t>/</w:t>
      </w:r>
      <w:proofErr w:type="spellStart"/>
      <w:r w:rsidRPr="004B6AFA">
        <w:rPr>
          <w:rFonts w:ascii="Calibri Light" w:hAnsi="Calibri Light" w:cs="Calibri Light"/>
          <w:lang w:val="lt-LT"/>
        </w:rPr>
        <w:t>environmental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management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system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standards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must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4B6AFA">
        <w:rPr>
          <w:rFonts w:ascii="Calibri Light" w:hAnsi="Calibri Light" w:cs="Calibri Light"/>
          <w:lang w:val="lt-LT"/>
        </w:rPr>
        <w:t>achieved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proposals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supporting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issued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after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specified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but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supplier's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qualification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>/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compliance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quality</w:t>
      </w:r>
      <w:proofErr w:type="spellEnd"/>
      <w:r w:rsidRPr="004B6AFA">
        <w:rPr>
          <w:rFonts w:ascii="Calibri Light" w:hAnsi="Calibri Light" w:cs="Calibri Light"/>
          <w:lang w:val="lt-LT"/>
        </w:rPr>
        <w:t>/</w:t>
      </w:r>
      <w:proofErr w:type="spellStart"/>
      <w:r w:rsidRPr="004B6AFA">
        <w:rPr>
          <w:rFonts w:ascii="Calibri Light" w:hAnsi="Calibri Light" w:cs="Calibri Light"/>
          <w:lang w:val="lt-LT"/>
        </w:rPr>
        <w:t>environmental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protection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management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system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standards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obtained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before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last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day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submitting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indicated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itself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such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document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acceptable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during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validity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period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5BDCBF7A" w14:textId="7053746E" w:rsidR="006B2576" w:rsidRPr="00CC77C5" w:rsidRDefault="007D484D" w:rsidP="004B6AFA">
      <w:pPr>
        <w:pStyle w:val="Sraopastraipa"/>
        <w:tabs>
          <w:tab w:val="left" w:pos="0"/>
          <w:tab w:val="left" w:pos="567"/>
        </w:tabs>
        <w:spacing w:before="60" w:after="60" w:line="240" w:lineRule="auto"/>
        <w:ind w:left="0"/>
        <w:contextualSpacing w:val="0"/>
        <w:jc w:val="center"/>
        <w:rPr>
          <w:rFonts w:ascii="Calibri Light" w:hAnsi="Calibri Light" w:cs="Calibri Light"/>
          <w:lang w:val="lt-LT"/>
        </w:rPr>
      </w:pPr>
      <w:r w:rsidRPr="00CC77C5">
        <w:rPr>
          <w:rFonts w:ascii="Calibri Light" w:hAnsi="Calibri Light" w:cs="Calibri Light"/>
          <w:lang w:val="lt-LT"/>
        </w:rPr>
        <w:t>___________________</w:t>
      </w:r>
    </w:p>
    <w:p w14:paraId="47D6DC63" w14:textId="77777777" w:rsidR="00F64268" w:rsidRPr="00CC77C5" w:rsidRDefault="00F64268" w:rsidP="00F64268">
      <w:pPr>
        <w:pStyle w:val="Sraopastraipa"/>
        <w:tabs>
          <w:tab w:val="left" w:pos="0"/>
          <w:tab w:val="left" w:pos="567"/>
        </w:tabs>
        <w:spacing w:before="60" w:after="60" w:line="240" w:lineRule="auto"/>
        <w:ind w:left="0"/>
        <w:contextualSpacing w:val="0"/>
        <w:jc w:val="center"/>
        <w:rPr>
          <w:rFonts w:ascii="Calibri Light" w:hAnsi="Calibri Light" w:cs="Calibri Light"/>
          <w:lang w:val="lt-LT"/>
        </w:rPr>
      </w:pPr>
    </w:p>
    <w:sectPr w:rsidR="00F64268" w:rsidRPr="00CC77C5" w:rsidSect="009E1889">
      <w:headerReference w:type="default" r:id="rId16"/>
      <w:footerReference w:type="default" r:id="rId17"/>
      <w:pgSz w:w="11907" w:h="16839" w:code="9"/>
      <w:pgMar w:top="1134" w:right="567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0607" w14:textId="77777777" w:rsidR="00FF048B" w:rsidRDefault="00FF048B">
      <w:pPr>
        <w:spacing w:after="0" w:line="240" w:lineRule="auto"/>
      </w:pPr>
      <w:r>
        <w:separator/>
      </w:r>
    </w:p>
  </w:endnote>
  <w:endnote w:type="continuationSeparator" w:id="0">
    <w:p w14:paraId="23085973" w14:textId="77777777" w:rsidR="00FF048B" w:rsidRDefault="00FF048B">
      <w:pPr>
        <w:spacing w:after="0" w:line="240" w:lineRule="auto"/>
      </w:pPr>
      <w:r>
        <w:continuationSeparator/>
      </w:r>
    </w:p>
  </w:endnote>
  <w:endnote w:type="continuationNotice" w:id="1">
    <w:p w14:paraId="7CFD51E1" w14:textId="77777777" w:rsidR="00FF048B" w:rsidRDefault="00FF04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88273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258F85D" w14:textId="1627DFCF" w:rsidR="00B2460D" w:rsidRDefault="00B2460D" w:rsidP="003D5439">
            <w:pPr>
              <w:pStyle w:val="Porat"/>
              <w:ind w:right="-1"/>
              <w:jc w:val="right"/>
            </w:pP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3A4230">
              <w:rPr>
                <w:rFonts w:ascii="Calibri Light" w:hAnsi="Calibri Light" w:cs="Calibri Light"/>
                <w:bCs/>
              </w:rPr>
              <w:instrText>PAGE</w:instrTex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5F195C">
              <w:rPr>
                <w:rFonts w:ascii="Calibri Light" w:hAnsi="Calibri Light" w:cs="Calibri Light"/>
                <w:bCs/>
                <w:noProof/>
              </w:rPr>
              <w:t>15</w: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r w:rsidRPr="003A4230">
              <w:rPr>
                <w:rFonts w:ascii="Calibri Light" w:hAnsi="Calibri Light" w:cs="Calibri Light"/>
                <w:lang w:val="lt-LT"/>
              </w:rPr>
              <w:t>/</w: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3A4230">
              <w:rPr>
                <w:rFonts w:ascii="Calibri Light" w:hAnsi="Calibri Light" w:cs="Calibri Light"/>
                <w:bCs/>
              </w:rPr>
              <w:instrText>NUMPAGES</w:instrTex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5F195C">
              <w:rPr>
                <w:rFonts w:ascii="Calibri Light" w:hAnsi="Calibri Light" w:cs="Calibri Light"/>
                <w:bCs/>
                <w:noProof/>
              </w:rPr>
              <w:t>15</w: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AB8D8" w14:textId="77777777" w:rsidR="00FF048B" w:rsidRDefault="00FF048B">
      <w:pPr>
        <w:spacing w:after="0" w:line="240" w:lineRule="auto"/>
      </w:pPr>
      <w:r>
        <w:separator/>
      </w:r>
    </w:p>
  </w:footnote>
  <w:footnote w:type="continuationSeparator" w:id="0">
    <w:p w14:paraId="22045B2E" w14:textId="77777777" w:rsidR="00FF048B" w:rsidRDefault="00FF048B">
      <w:pPr>
        <w:spacing w:after="0" w:line="240" w:lineRule="auto"/>
      </w:pPr>
      <w:r>
        <w:continuationSeparator/>
      </w:r>
    </w:p>
  </w:footnote>
  <w:footnote w:type="continuationNotice" w:id="1">
    <w:p w14:paraId="2BB8A9F9" w14:textId="77777777" w:rsidR="00FF048B" w:rsidRDefault="00FF04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6F8F2" w14:textId="74B343EF" w:rsidR="00B2460D" w:rsidRPr="004F4B43" w:rsidRDefault="009B2DC6" w:rsidP="00990A11">
    <w:pPr>
      <w:pStyle w:val="Antrat1"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4F81BD" w:themeFill="accent1"/>
      <w:spacing w:before="60" w:after="60" w:line="240" w:lineRule="auto"/>
      <w:ind w:left="-567" w:firstLine="567"/>
      <w:rPr>
        <w:caps w:val="0"/>
        <w:color w:val="FFFFFF" w:themeColor="background1"/>
        <w:sz w:val="24"/>
        <w:szCs w:val="24"/>
        <w:lang w:val="lt-LT"/>
      </w:rPr>
    </w:pPr>
    <w:r>
      <w:rPr>
        <w:caps w:val="0"/>
        <w:color w:val="FFFFFF" w:themeColor="background1"/>
        <w:sz w:val="24"/>
        <w:szCs w:val="24"/>
        <w:lang w:val="lt-LT"/>
      </w:rPr>
      <w:t>RESOURCE AGENCY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 xml:space="preserve"> &gt; </w:t>
    </w:r>
    <w:r>
      <w:rPr>
        <w:caps w:val="0"/>
        <w:color w:val="FFFFFF" w:themeColor="background1"/>
        <w:sz w:val="24"/>
        <w:szCs w:val="24"/>
        <w:lang w:val="lt-LT"/>
      </w:rPr>
      <w:t>PROCUREMENT DOCUMENTS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 xml:space="preserve"> (PD) &gt; </w:t>
    </w:r>
    <w:r>
      <w:rPr>
        <w:caps w:val="0"/>
        <w:color w:val="FFFFFF" w:themeColor="background1"/>
        <w:sz w:val="24"/>
        <w:szCs w:val="24"/>
        <w:lang w:val="lt-LT"/>
      </w:rPr>
      <w:t>GENERAL CONDITIONS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 xml:space="preserve"> (</w:t>
    </w:r>
    <w:r>
      <w:rPr>
        <w:caps w:val="0"/>
        <w:color w:val="FFFFFF" w:themeColor="background1"/>
        <w:sz w:val="24"/>
        <w:szCs w:val="24"/>
        <w:lang w:val="lt-LT"/>
      </w:rPr>
      <w:t>GC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8317CA9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AAE76EC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0B64DAB"/>
    <w:multiLevelType w:val="multilevel"/>
    <w:tmpl w:val="9A6ED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B4C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550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EC315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0616864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21C07D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D57CF9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23577F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4370C5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5795F63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263740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A18171E"/>
    <w:multiLevelType w:val="multilevel"/>
    <w:tmpl w:val="0AFCC5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6FD50FA"/>
    <w:multiLevelType w:val="multilevel"/>
    <w:tmpl w:val="1ABE58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3D762332"/>
    <w:multiLevelType w:val="hybridMultilevel"/>
    <w:tmpl w:val="D68C3F4E"/>
    <w:lvl w:ilvl="0" w:tplc="E0B2C26A">
      <w:start w:val="3"/>
      <w:numFmt w:val="lowerLetter"/>
      <w:lvlText w:val="(%1)"/>
      <w:lvlJc w:val="left"/>
      <w:pPr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3DD55CEE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4" w15:restartNumberingAfterBreak="0">
    <w:nsid w:val="42B85E93"/>
    <w:multiLevelType w:val="multilevel"/>
    <w:tmpl w:val="DA6CE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2567B7"/>
    <w:multiLevelType w:val="multilevel"/>
    <w:tmpl w:val="F22E4F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49086983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4CAE70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0F8791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3397396"/>
    <w:multiLevelType w:val="multilevel"/>
    <w:tmpl w:val="BB04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0" w15:restartNumberingAfterBreak="0">
    <w:nsid w:val="5BCB52D1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F20F42"/>
    <w:multiLevelType w:val="hybridMultilevel"/>
    <w:tmpl w:val="A394D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10974"/>
    <w:multiLevelType w:val="multilevel"/>
    <w:tmpl w:val="AD32C70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71550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3892C59"/>
    <w:multiLevelType w:val="multilevel"/>
    <w:tmpl w:val="BEF89FE2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color w:val="548DD4" w:themeColor="text2" w:themeTint="99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ascii="Calibri Light" w:hAnsi="Calibri Light" w:cs="Calibri Light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35" w15:restartNumberingAfterBreak="0">
    <w:nsid w:val="73FE1772"/>
    <w:multiLevelType w:val="multilevel"/>
    <w:tmpl w:val="54442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611384C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7" w15:restartNumberingAfterBreak="0">
    <w:nsid w:val="7ACD69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393A97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84919417">
    <w:abstractNumId w:val="4"/>
  </w:num>
  <w:num w:numId="2" w16cid:durableId="27605348">
    <w:abstractNumId w:val="3"/>
  </w:num>
  <w:num w:numId="3" w16cid:durableId="52121728">
    <w:abstractNumId w:val="2"/>
  </w:num>
  <w:num w:numId="4" w16cid:durableId="937786461">
    <w:abstractNumId w:val="1"/>
  </w:num>
  <w:num w:numId="5" w16cid:durableId="8408442">
    <w:abstractNumId w:val="0"/>
  </w:num>
  <w:num w:numId="6" w16cid:durableId="1110854060">
    <w:abstractNumId w:val="11"/>
  </w:num>
  <w:num w:numId="7" w16cid:durableId="2019191123">
    <w:abstractNumId w:val="20"/>
  </w:num>
  <w:num w:numId="8" w16cid:durableId="165025648">
    <w:abstractNumId w:val="34"/>
  </w:num>
  <w:num w:numId="9" w16cid:durableId="1731883297">
    <w:abstractNumId w:val="32"/>
  </w:num>
  <w:num w:numId="10" w16cid:durableId="328481143">
    <w:abstractNumId w:val="14"/>
  </w:num>
  <w:num w:numId="11" w16cid:durableId="566064389">
    <w:abstractNumId w:val="17"/>
  </w:num>
  <w:num w:numId="12" w16cid:durableId="89352022">
    <w:abstractNumId w:val="36"/>
  </w:num>
  <w:num w:numId="13" w16cid:durableId="1818914591">
    <w:abstractNumId w:val="26"/>
  </w:num>
  <w:num w:numId="14" w16cid:durableId="1073508750">
    <w:abstractNumId w:val="19"/>
  </w:num>
  <w:num w:numId="15" w16cid:durableId="1082989978">
    <w:abstractNumId w:val="25"/>
  </w:num>
  <w:num w:numId="16" w16cid:durableId="233514255">
    <w:abstractNumId w:val="23"/>
  </w:num>
  <w:num w:numId="17" w16cid:durableId="1584602382">
    <w:abstractNumId w:val="21"/>
  </w:num>
  <w:num w:numId="18" w16cid:durableId="476653933">
    <w:abstractNumId w:val="12"/>
  </w:num>
  <w:num w:numId="19" w16cid:durableId="1458524622">
    <w:abstractNumId w:val="29"/>
  </w:num>
  <w:num w:numId="20" w16cid:durableId="1280448777">
    <w:abstractNumId w:val="22"/>
  </w:num>
  <w:num w:numId="21" w16cid:durableId="1663654352">
    <w:abstractNumId w:val="24"/>
  </w:num>
  <w:num w:numId="22" w16cid:durableId="1520314783">
    <w:abstractNumId w:val="35"/>
  </w:num>
  <w:num w:numId="23" w16cid:durableId="19933663">
    <w:abstractNumId w:val="7"/>
  </w:num>
  <w:num w:numId="24" w16cid:durableId="1934976984">
    <w:abstractNumId w:val="38"/>
  </w:num>
  <w:num w:numId="25" w16cid:durableId="816414404">
    <w:abstractNumId w:val="18"/>
  </w:num>
  <w:num w:numId="26" w16cid:durableId="1768967279">
    <w:abstractNumId w:val="13"/>
  </w:num>
  <w:num w:numId="27" w16cid:durableId="138039211">
    <w:abstractNumId w:val="15"/>
  </w:num>
  <w:num w:numId="28" w16cid:durableId="1834953201">
    <w:abstractNumId w:val="16"/>
  </w:num>
  <w:num w:numId="29" w16cid:durableId="1769539053">
    <w:abstractNumId w:val="31"/>
  </w:num>
  <w:num w:numId="30" w16cid:durableId="224147130">
    <w:abstractNumId w:val="28"/>
  </w:num>
  <w:num w:numId="31" w16cid:durableId="1429616532">
    <w:abstractNumId w:val="8"/>
  </w:num>
  <w:num w:numId="32" w16cid:durableId="203489996">
    <w:abstractNumId w:val="30"/>
  </w:num>
  <w:num w:numId="33" w16cid:durableId="1934781648">
    <w:abstractNumId w:val="6"/>
  </w:num>
  <w:num w:numId="34" w16cid:durableId="461001002">
    <w:abstractNumId w:val="5"/>
  </w:num>
  <w:num w:numId="35" w16cid:durableId="283123317">
    <w:abstractNumId w:val="9"/>
  </w:num>
  <w:num w:numId="36" w16cid:durableId="135681740">
    <w:abstractNumId w:val="10"/>
  </w:num>
  <w:num w:numId="37" w16cid:durableId="198589273">
    <w:abstractNumId w:val="27"/>
  </w:num>
  <w:num w:numId="38" w16cid:durableId="1403521502">
    <w:abstractNumId w:val="37"/>
  </w:num>
  <w:num w:numId="39" w16cid:durableId="108907882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attachedTemplate r:id="rId1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Q1NTCzNDCwNDZT0lEKTi0uzszPAykwrAUA4ZcMKCwAAAA="/>
  </w:docVars>
  <w:rsids>
    <w:rsidRoot w:val="006D305F"/>
    <w:rsid w:val="00001963"/>
    <w:rsid w:val="0000280F"/>
    <w:rsid w:val="00013233"/>
    <w:rsid w:val="00016CC2"/>
    <w:rsid w:val="00020DA7"/>
    <w:rsid w:val="000219BF"/>
    <w:rsid w:val="000233DD"/>
    <w:rsid w:val="0002358B"/>
    <w:rsid w:val="0002380E"/>
    <w:rsid w:val="00026A54"/>
    <w:rsid w:val="0002793A"/>
    <w:rsid w:val="00027E51"/>
    <w:rsid w:val="0003366F"/>
    <w:rsid w:val="00035BC1"/>
    <w:rsid w:val="00036DBB"/>
    <w:rsid w:val="00044BE6"/>
    <w:rsid w:val="0004685E"/>
    <w:rsid w:val="000477B9"/>
    <w:rsid w:val="00054543"/>
    <w:rsid w:val="00062298"/>
    <w:rsid w:val="000637DF"/>
    <w:rsid w:val="00064ED3"/>
    <w:rsid w:val="00067286"/>
    <w:rsid w:val="0007198C"/>
    <w:rsid w:val="00072E4B"/>
    <w:rsid w:val="000805AF"/>
    <w:rsid w:val="0008397A"/>
    <w:rsid w:val="00084BE6"/>
    <w:rsid w:val="00084F44"/>
    <w:rsid w:val="00091764"/>
    <w:rsid w:val="00093E68"/>
    <w:rsid w:val="00094940"/>
    <w:rsid w:val="00097241"/>
    <w:rsid w:val="00097C76"/>
    <w:rsid w:val="000A23D3"/>
    <w:rsid w:val="000A2B7C"/>
    <w:rsid w:val="000A60FF"/>
    <w:rsid w:val="000B05E9"/>
    <w:rsid w:val="000B05F5"/>
    <w:rsid w:val="000B0A6A"/>
    <w:rsid w:val="000B6002"/>
    <w:rsid w:val="000B7F93"/>
    <w:rsid w:val="000C195D"/>
    <w:rsid w:val="000C1B0C"/>
    <w:rsid w:val="000C45B0"/>
    <w:rsid w:val="000C6718"/>
    <w:rsid w:val="000D07A6"/>
    <w:rsid w:val="000D2103"/>
    <w:rsid w:val="000D2AA2"/>
    <w:rsid w:val="000D2AB2"/>
    <w:rsid w:val="000D4779"/>
    <w:rsid w:val="000D7CF4"/>
    <w:rsid w:val="000E602A"/>
    <w:rsid w:val="000F554D"/>
    <w:rsid w:val="000F5782"/>
    <w:rsid w:val="00100727"/>
    <w:rsid w:val="001107BB"/>
    <w:rsid w:val="001162ED"/>
    <w:rsid w:val="00124B7D"/>
    <w:rsid w:val="0013371F"/>
    <w:rsid w:val="00134CE7"/>
    <w:rsid w:val="00143AD2"/>
    <w:rsid w:val="00143F08"/>
    <w:rsid w:val="0014446C"/>
    <w:rsid w:val="0014465A"/>
    <w:rsid w:val="00147D30"/>
    <w:rsid w:val="0015182E"/>
    <w:rsid w:val="0015224A"/>
    <w:rsid w:val="00153F22"/>
    <w:rsid w:val="0016225E"/>
    <w:rsid w:val="001624A3"/>
    <w:rsid w:val="00163FBD"/>
    <w:rsid w:val="0016446C"/>
    <w:rsid w:val="00165468"/>
    <w:rsid w:val="001663EA"/>
    <w:rsid w:val="001672B8"/>
    <w:rsid w:val="00170CAD"/>
    <w:rsid w:val="00171C82"/>
    <w:rsid w:val="00173F47"/>
    <w:rsid w:val="0017466D"/>
    <w:rsid w:val="00174A14"/>
    <w:rsid w:val="00174E13"/>
    <w:rsid w:val="0017586B"/>
    <w:rsid w:val="0017603D"/>
    <w:rsid w:val="001805D0"/>
    <w:rsid w:val="00181D50"/>
    <w:rsid w:val="00181FD8"/>
    <w:rsid w:val="0018547A"/>
    <w:rsid w:val="001912C8"/>
    <w:rsid w:val="00196450"/>
    <w:rsid w:val="00197F37"/>
    <w:rsid w:val="001A0342"/>
    <w:rsid w:val="001A3F89"/>
    <w:rsid w:val="001A5A19"/>
    <w:rsid w:val="001D07FA"/>
    <w:rsid w:val="001D0C40"/>
    <w:rsid w:val="001D14ED"/>
    <w:rsid w:val="001D20FB"/>
    <w:rsid w:val="001E017B"/>
    <w:rsid w:val="001E2133"/>
    <w:rsid w:val="001E7C4A"/>
    <w:rsid w:val="001F3F23"/>
    <w:rsid w:val="001F5282"/>
    <w:rsid w:val="001F6249"/>
    <w:rsid w:val="001F65D0"/>
    <w:rsid w:val="001F7918"/>
    <w:rsid w:val="0020385D"/>
    <w:rsid w:val="002039EA"/>
    <w:rsid w:val="00204E39"/>
    <w:rsid w:val="00207288"/>
    <w:rsid w:val="002101D9"/>
    <w:rsid w:val="002121BD"/>
    <w:rsid w:val="0021364C"/>
    <w:rsid w:val="00213917"/>
    <w:rsid w:val="00216CC3"/>
    <w:rsid w:val="00224104"/>
    <w:rsid w:val="0022645E"/>
    <w:rsid w:val="00226ACF"/>
    <w:rsid w:val="00227345"/>
    <w:rsid w:val="00230C9A"/>
    <w:rsid w:val="00234331"/>
    <w:rsid w:val="0024194D"/>
    <w:rsid w:val="002426E4"/>
    <w:rsid w:val="0024499C"/>
    <w:rsid w:val="00253C6A"/>
    <w:rsid w:val="00253E4F"/>
    <w:rsid w:val="00261339"/>
    <w:rsid w:val="00261B88"/>
    <w:rsid w:val="00263108"/>
    <w:rsid w:val="00266BEF"/>
    <w:rsid w:val="00271F35"/>
    <w:rsid w:val="00273CFD"/>
    <w:rsid w:val="0028285D"/>
    <w:rsid w:val="002836E9"/>
    <w:rsid w:val="00290944"/>
    <w:rsid w:val="002912FE"/>
    <w:rsid w:val="00295794"/>
    <w:rsid w:val="00296D0D"/>
    <w:rsid w:val="002A4C23"/>
    <w:rsid w:val="002A626E"/>
    <w:rsid w:val="002C01F2"/>
    <w:rsid w:val="002C091A"/>
    <w:rsid w:val="002C4E6E"/>
    <w:rsid w:val="002C60C1"/>
    <w:rsid w:val="002C7F2C"/>
    <w:rsid w:val="002D5209"/>
    <w:rsid w:val="002D74CE"/>
    <w:rsid w:val="002E1F96"/>
    <w:rsid w:val="002E2621"/>
    <w:rsid w:val="002E5027"/>
    <w:rsid w:val="002F30DE"/>
    <w:rsid w:val="002F5A7F"/>
    <w:rsid w:val="003071EE"/>
    <w:rsid w:val="00311B1A"/>
    <w:rsid w:val="003150D0"/>
    <w:rsid w:val="00315C1B"/>
    <w:rsid w:val="003172E7"/>
    <w:rsid w:val="003220BF"/>
    <w:rsid w:val="003236D0"/>
    <w:rsid w:val="00332A5E"/>
    <w:rsid w:val="00333397"/>
    <w:rsid w:val="00334A5F"/>
    <w:rsid w:val="00341C69"/>
    <w:rsid w:val="003459E1"/>
    <w:rsid w:val="00345D4E"/>
    <w:rsid w:val="003462FE"/>
    <w:rsid w:val="00350263"/>
    <w:rsid w:val="003507B2"/>
    <w:rsid w:val="00350F4D"/>
    <w:rsid w:val="00355B56"/>
    <w:rsid w:val="00357BD5"/>
    <w:rsid w:val="003673D6"/>
    <w:rsid w:val="003704E1"/>
    <w:rsid w:val="00370B56"/>
    <w:rsid w:val="003828AE"/>
    <w:rsid w:val="00385616"/>
    <w:rsid w:val="00385823"/>
    <w:rsid w:val="00392007"/>
    <w:rsid w:val="003931B4"/>
    <w:rsid w:val="00393931"/>
    <w:rsid w:val="0039529C"/>
    <w:rsid w:val="0039787C"/>
    <w:rsid w:val="003A4230"/>
    <w:rsid w:val="003A4B78"/>
    <w:rsid w:val="003A6D9F"/>
    <w:rsid w:val="003B0B81"/>
    <w:rsid w:val="003B3E25"/>
    <w:rsid w:val="003B7EE1"/>
    <w:rsid w:val="003C3C00"/>
    <w:rsid w:val="003C458E"/>
    <w:rsid w:val="003C7117"/>
    <w:rsid w:val="003D0DA8"/>
    <w:rsid w:val="003D27C0"/>
    <w:rsid w:val="003D4162"/>
    <w:rsid w:val="003D5439"/>
    <w:rsid w:val="003D67B9"/>
    <w:rsid w:val="003D7BFC"/>
    <w:rsid w:val="003E06F5"/>
    <w:rsid w:val="003E435B"/>
    <w:rsid w:val="003E58A3"/>
    <w:rsid w:val="003F2E3F"/>
    <w:rsid w:val="003F6A02"/>
    <w:rsid w:val="003F6C42"/>
    <w:rsid w:val="004000A6"/>
    <w:rsid w:val="00411B2F"/>
    <w:rsid w:val="00417D5E"/>
    <w:rsid w:val="0042576A"/>
    <w:rsid w:val="0042600F"/>
    <w:rsid w:val="00430A6E"/>
    <w:rsid w:val="0043111D"/>
    <w:rsid w:val="00432CF7"/>
    <w:rsid w:val="004339CF"/>
    <w:rsid w:val="004339FA"/>
    <w:rsid w:val="00433CB2"/>
    <w:rsid w:val="00435695"/>
    <w:rsid w:val="0044283B"/>
    <w:rsid w:val="00443697"/>
    <w:rsid w:val="00452AA0"/>
    <w:rsid w:val="00455C1B"/>
    <w:rsid w:val="004578D9"/>
    <w:rsid w:val="00457FD5"/>
    <w:rsid w:val="00462A14"/>
    <w:rsid w:val="00462EAD"/>
    <w:rsid w:val="004640FC"/>
    <w:rsid w:val="00470AB6"/>
    <w:rsid w:val="0047250A"/>
    <w:rsid w:val="004725EE"/>
    <w:rsid w:val="004764D9"/>
    <w:rsid w:val="00476EE5"/>
    <w:rsid w:val="00476FD0"/>
    <w:rsid w:val="0047713F"/>
    <w:rsid w:val="00481978"/>
    <w:rsid w:val="00481B1A"/>
    <w:rsid w:val="00483E3A"/>
    <w:rsid w:val="00484DCF"/>
    <w:rsid w:val="004865F5"/>
    <w:rsid w:val="00490007"/>
    <w:rsid w:val="0049088D"/>
    <w:rsid w:val="004A2BAA"/>
    <w:rsid w:val="004A2E21"/>
    <w:rsid w:val="004A2F52"/>
    <w:rsid w:val="004A40C6"/>
    <w:rsid w:val="004A480A"/>
    <w:rsid w:val="004A65CE"/>
    <w:rsid w:val="004B2619"/>
    <w:rsid w:val="004B2870"/>
    <w:rsid w:val="004B300A"/>
    <w:rsid w:val="004B6AFA"/>
    <w:rsid w:val="004C045F"/>
    <w:rsid w:val="004C69C2"/>
    <w:rsid w:val="004D014B"/>
    <w:rsid w:val="004E03C8"/>
    <w:rsid w:val="004E2DBF"/>
    <w:rsid w:val="004E5655"/>
    <w:rsid w:val="004E7133"/>
    <w:rsid w:val="004E7351"/>
    <w:rsid w:val="004F1545"/>
    <w:rsid w:val="004F3392"/>
    <w:rsid w:val="004F55DD"/>
    <w:rsid w:val="00504016"/>
    <w:rsid w:val="0050743B"/>
    <w:rsid w:val="005078A9"/>
    <w:rsid w:val="00510F93"/>
    <w:rsid w:val="00512CE9"/>
    <w:rsid w:val="005178F3"/>
    <w:rsid w:val="005230E6"/>
    <w:rsid w:val="00526BDE"/>
    <w:rsid w:val="00526DDC"/>
    <w:rsid w:val="0054197D"/>
    <w:rsid w:val="005420E7"/>
    <w:rsid w:val="00542F73"/>
    <w:rsid w:val="005430A1"/>
    <w:rsid w:val="00547246"/>
    <w:rsid w:val="00550E99"/>
    <w:rsid w:val="00554BCE"/>
    <w:rsid w:val="00557FBC"/>
    <w:rsid w:val="00563B48"/>
    <w:rsid w:val="00565083"/>
    <w:rsid w:val="00570D1D"/>
    <w:rsid w:val="0057104A"/>
    <w:rsid w:val="00572CE9"/>
    <w:rsid w:val="005843AC"/>
    <w:rsid w:val="005871CD"/>
    <w:rsid w:val="00587B79"/>
    <w:rsid w:val="00592015"/>
    <w:rsid w:val="00592FA1"/>
    <w:rsid w:val="005A166F"/>
    <w:rsid w:val="005A18D5"/>
    <w:rsid w:val="005A23C1"/>
    <w:rsid w:val="005A47E1"/>
    <w:rsid w:val="005A5595"/>
    <w:rsid w:val="005B0270"/>
    <w:rsid w:val="005C3C41"/>
    <w:rsid w:val="005C6A32"/>
    <w:rsid w:val="005D03BF"/>
    <w:rsid w:val="005D369E"/>
    <w:rsid w:val="005D66B8"/>
    <w:rsid w:val="005E0BAE"/>
    <w:rsid w:val="005E29DF"/>
    <w:rsid w:val="005E4D5C"/>
    <w:rsid w:val="005E5559"/>
    <w:rsid w:val="005F195C"/>
    <w:rsid w:val="005F4BDE"/>
    <w:rsid w:val="00600690"/>
    <w:rsid w:val="006040FD"/>
    <w:rsid w:val="00610EED"/>
    <w:rsid w:val="00612087"/>
    <w:rsid w:val="00616A05"/>
    <w:rsid w:val="00616EA1"/>
    <w:rsid w:val="006171F1"/>
    <w:rsid w:val="00621178"/>
    <w:rsid w:val="00626582"/>
    <w:rsid w:val="0062688A"/>
    <w:rsid w:val="0063093F"/>
    <w:rsid w:val="006324B3"/>
    <w:rsid w:val="00634064"/>
    <w:rsid w:val="006348B6"/>
    <w:rsid w:val="00640821"/>
    <w:rsid w:val="0064317A"/>
    <w:rsid w:val="0064352A"/>
    <w:rsid w:val="006463DF"/>
    <w:rsid w:val="00651A21"/>
    <w:rsid w:val="00652934"/>
    <w:rsid w:val="00657ED0"/>
    <w:rsid w:val="00666380"/>
    <w:rsid w:val="006666F5"/>
    <w:rsid w:val="00667583"/>
    <w:rsid w:val="00671C08"/>
    <w:rsid w:val="00672CE9"/>
    <w:rsid w:val="006736B0"/>
    <w:rsid w:val="0067600C"/>
    <w:rsid w:val="006773E8"/>
    <w:rsid w:val="00681189"/>
    <w:rsid w:val="0068385A"/>
    <w:rsid w:val="00687626"/>
    <w:rsid w:val="00695ECD"/>
    <w:rsid w:val="0069713A"/>
    <w:rsid w:val="006A0B7F"/>
    <w:rsid w:val="006A2DF1"/>
    <w:rsid w:val="006A5062"/>
    <w:rsid w:val="006B1681"/>
    <w:rsid w:val="006B2576"/>
    <w:rsid w:val="006B5389"/>
    <w:rsid w:val="006C070D"/>
    <w:rsid w:val="006D244B"/>
    <w:rsid w:val="006D305F"/>
    <w:rsid w:val="006E0C80"/>
    <w:rsid w:val="006E0ED2"/>
    <w:rsid w:val="006E510A"/>
    <w:rsid w:val="006E73B2"/>
    <w:rsid w:val="006E7874"/>
    <w:rsid w:val="006F361F"/>
    <w:rsid w:val="006F58D7"/>
    <w:rsid w:val="006F599E"/>
    <w:rsid w:val="006F5AD7"/>
    <w:rsid w:val="006F6C59"/>
    <w:rsid w:val="00703483"/>
    <w:rsid w:val="00711888"/>
    <w:rsid w:val="00713761"/>
    <w:rsid w:val="00717875"/>
    <w:rsid w:val="0072384F"/>
    <w:rsid w:val="00723B54"/>
    <w:rsid w:val="00723DCE"/>
    <w:rsid w:val="0072449D"/>
    <w:rsid w:val="007244A3"/>
    <w:rsid w:val="007264B1"/>
    <w:rsid w:val="00732863"/>
    <w:rsid w:val="00733BB8"/>
    <w:rsid w:val="00735B6E"/>
    <w:rsid w:val="0073779C"/>
    <w:rsid w:val="007403EB"/>
    <w:rsid w:val="0074284B"/>
    <w:rsid w:val="0075012A"/>
    <w:rsid w:val="00753454"/>
    <w:rsid w:val="00757B2B"/>
    <w:rsid w:val="00760EB9"/>
    <w:rsid w:val="007650C5"/>
    <w:rsid w:val="007651CB"/>
    <w:rsid w:val="00766782"/>
    <w:rsid w:val="00777953"/>
    <w:rsid w:val="00780DDF"/>
    <w:rsid w:val="00781443"/>
    <w:rsid w:val="007858C0"/>
    <w:rsid w:val="0079064F"/>
    <w:rsid w:val="00790C9A"/>
    <w:rsid w:val="00791CCE"/>
    <w:rsid w:val="00793FE2"/>
    <w:rsid w:val="00795452"/>
    <w:rsid w:val="0079605B"/>
    <w:rsid w:val="007A2CDF"/>
    <w:rsid w:val="007B2144"/>
    <w:rsid w:val="007B5C2E"/>
    <w:rsid w:val="007B6B46"/>
    <w:rsid w:val="007B7662"/>
    <w:rsid w:val="007C1EB6"/>
    <w:rsid w:val="007C6AE7"/>
    <w:rsid w:val="007D01CB"/>
    <w:rsid w:val="007D0536"/>
    <w:rsid w:val="007D377C"/>
    <w:rsid w:val="007D3804"/>
    <w:rsid w:val="007D46B0"/>
    <w:rsid w:val="007D484D"/>
    <w:rsid w:val="007D7BDD"/>
    <w:rsid w:val="007E1547"/>
    <w:rsid w:val="007E1D15"/>
    <w:rsid w:val="007E2971"/>
    <w:rsid w:val="007E41FC"/>
    <w:rsid w:val="007E653A"/>
    <w:rsid w:val="007F2AF0"/>
    <w:rsid w:val="007F3476"/>
    <w:rsid w:val="007F49AF"/>
    <w:rsid w:val="007F608E"/>
    <w:rsid w:val="007F63DA"/>
    <w:rsid w:val="007F6F04"/>
    <w:rsid w:val="007F7853"/>
    <w:rsid w:val="008001E4"/>
    <w:rsid w:val="00801195"/>
    <w:rsid w:val="00801EFE"/>
    <w:rsid w:val="00807A1E"/>
    <w:rsid w:val="008148B9"/>
    <w:rsid w:val="0082106A"/>
    <w:rsid w:val="008260AC"/>
    <w:rsid w:val="008261E1"/>
    <w:rsid w:val="00827A59"/>
    <w:rsid w:val="00831252"/>
    <w:rsid w:val="00834A69"/>
    <w:rsid w:val="00837376"/>
    <w:rsid w:val="008430BA"/>
    <w:rsid w:val="00844D2B"/>
    <w:rsid w:val="0085298F"/>
    <w:rsid w:val="008542D0"/>
    <w:rsid w:val="00860291"/>
    <w:rsid w:val="0086134A"/>
    <w:rsid w:val="00861471"/>
    <w:rsid w:val="00861E7A"/>
    <w:rsid w:val="00862EA0"/>
    <w:rsid w:val="00864E00"/>
    <w:rsid w:val="008702D5"/>
    <w:rsid w:val="00872963"/>
    <w:rsid w:val="00875740"/>
    <w:rsid w:val="00875D22"/>
    <w:rsid w:val="008816B6"/>
    <w:rsid w:val="00881D10"/>
    <w:rsid w:val="008841E0"/>
    <w:rsid w:val="00884BD3"/>
    <w:rsid w:val="00887500"/>
    <w:rsid w:val="00891930"/>
    <w:rsid w:val="008921E1"/>
    <w:rsid w:val="0089563A"/>
    <w:rsid w:val="00896B6B"/>
    <w:rsid w:val="0089770C"/>
    <w:rsid w:val="00897DF3"/>
    <w:rsid w:val="008A0298"/>
    <w:rsid w:val="008A4FE2"/>
    <w:rsid w:val="008B10EE"/>
    <w:rsid w:val="008B13A4"/>
    <w:rsid w:val="008B3A1C"/>
    <w:rsid w:val="008B3C6B"/>
    <w:rsid w:val="008B40D2"/>
    <w:rsid w:val="008B4966"/>
    <w:rsid w:val="008B58B1"/>
    <w:rsid w:val="008B680B"/>
    <w:rsid w:val="008B6DD2"/>
    <w:rsid w:val="008C2772"/>
    <w:rsid w:val="008D0568"/>
    <w:rsid w:val="008D1D11"/>
    <w:rsid w:val="008D400E"/>
    <w:rsid w:val="008D7AC6"/>
    <w:rsid w:val="008D7B55"/>
    <w:rsid w:val="008E27B6"/>
    <w:rsid w:val="008E2DBF"/>
    <w:rsid w:val="008E491D"/>
    <w:rsid w:val="008E71FB"/>
    <w:rsid w:val="008E792D"/>
    <w:rsid w:val="008F1F7F"/>
    <w:rsid w:val="00903C1F"/>
    <w:rsid w:val="009052AE"/>
    <w:rsid w:val="009123C2"/>
    <w:rsid w:val="00915504"/>
    <w:rsid w:val="009175EB"/>
    <w:rsid w:val="00921C03"/>
    <w:rsid w:val="009234CF"/>
    <w:rsid w:val="009276E7"/>
    <w:rsid w:val="00935E65"/>
    <w:rsid w:val="00935ECC"/>
    <w:rsid w:val="0094386E"/>
    <w:rsid w:val="00947EC9"/>
    <w:rsid w:val="0095249B"/>
    <w:rsid w:val="00954271"/>
    <w:rsid w:val="00956E8B"/>
    <w:rsid w:val="00957A69"/>
    <w:rsid w:val="00960A52"/>
    <w:rsid w:val="00960E54"/>
    <w:rsid w:val="00961691"/>
    <w:rsid w:val="009714C1"/>
    <w:rsid w:val="00974023"/>
    <w:rsid w:val="00977705"/>
    <w:rsid w:val="00977CBC"/>
    <w:rsid w:val="00986C21"/>
    <w:rsid w:val="00987852"/>
    <w:rsid w:val="00990A11"/>
    <w:rsid w:val="0099199E"/>
    <w:rsid w:val="009926C1"/>
    <w:rsid w:val="00993F3E"/>
    <w:rsid w:val="009A0104"/>
    <w:rsid w:val="009A646E"/>
    <w:rsid w:val="009A72FB"/>
    <w:rsid w:val="009A7577"/>
    <w:rsid w:val="009B26D3"/>
    <w:rsid w:val="009B2754"/>
    <w:rsid w:val="009B2DC6"/>
    <w:rsid w:val="009B4DD1"/>
    <w:rsid w:val="009B5D2B"/>
    <w:rsid w:val="009B6679"/>
    <w:rsid w:val="009B6C0C"/>
    <w:rsid w:val="009C04F4"/>
    <w:rsid w:val="009C1CD8"/>
    <w:rsid w:val="009C3BD8"/>
    <w:rsid w:val="009C5350"/>
    <w:rsid w:val="009C5607"/>
    <w:rsid w:val="009C6753"/>
    <w:rsid w:val="009D0B8C"/>
    <w:rsid w:val="009D13B6"/>
    <w:rsid w:val="009D7C3B"/>
    <w:rsid w:val="009E1889"/>
    <w:rsid w:val="009E23AA"/>
    <w:rsid w:val="009E5E6F"/>
    <w:rsid w:val="009F0D6B"/>
    <w:rsid w:val="009F20E4"/>
    <w:rsid w:val="009F47E6"/>
    <w:rsid w:val="009F6939"/>
    <w:rsid w:val="009F6EAF"/>
    <w:rsid w:val="00A0480A"/>
    <w:rsid w:val="00A073D8"/>
    <w:rsid w:val="00A1109D"/>
    <w:rsid w:val="00A12041"/>
    <w:rsid w:val="00A130E8"/>
    <w:rsid w:val="00A16D98"/>
    <w:rsid w:val="00A20B30"/>
    <w:rsid w:val="00A20B58"/>
    <w:rsid w:val="00A25093"/>
    <w:rsid w:val="00A27A4A"/>
    <w:rsid w:val="00A30A86"/>
    <w:rsid w:val="00A30C02"/>
    <w:rsid w:val="00A33D41"/>
    <w:rsid w:val="00A36941"/>
    <w:rsid w:val="00A4181D"/>
    <w:rsid w:val="00A44100"/>
    <w:rsid w:val="00A44470"/>
    <w:rsid w:val="00A469FD"/>
    <w:rsid w:val="00A477BC"/>
    <w:rsid w:val="00A55984"/>
    <w:rsid w:val="00A5617A"/>
    <w:rsid w:val="00A602C8"/>
    <w:rsid w:val="00A7357D"/>
    <w:rsid w:val="00A77ECB"/>
    <w:rsid w:val="00A81957"/>
    <w:rsid w:val="00A81FC7"/>
    <w:rsid w:val="00A82184"/>
    <w:rsid w:val="00A85F0D"/>
    <w:rsid w:val="00A91815"/>
    <w:rsid w:val="00A9463D"/>
    <w:rsid w:val="00A963D0"/>
    <w:rsid w:val="00AA138A"/>
    <w:rsid w:val="00AA2061"/>
    <w:rsid w:val="00AA388A"/>
    <w:rsid w:val="00AB1A7A"/>
    <w:rsid w:val="00AB2752"/>
    <w:rsid w:val="00AB2A67"/>
    <w:rsid w:val="00AB4BA3"/>
    <w:rsid w:val="00AB6568"/>
    <w:rsid w:val="00AB70CA"/>
    <w:rsid w:val="00AB74D6"/>
    <w:rsid w:val="00AB7F5C"/>
    <w:rsid w:val="00AC0B37"/>
    <w:rsid w:val="00AD3161"/>
    <w:rsid w:val="00AD39D9"/>
    <w:rsid w:val="00AD69C4"/>
    <w:rsid w:val="00AE2C35"/>
    <w:rsid w:val="00AF0AF7"/>
    <w:rsid w:val="00AF1303"/>
    <w:rsid w:val="00AF1534"/>
    <w:rsid w:val="00AF2AA6"/>
    <w:rsid w:val="00AF5079"/>
    <w:rsid w:val="00AF75E9"/>
    <w:rsid w:val="00B000FD"/>
    <w:rsid w:val="00B00BCD"/>
    <w:rsid w:val="00B045A9"/>
    <w:rsid w:val="00B065CB"/>
    <w:rsid w:val="00B07D6E"/>
    <w:rsid w:val="00B11634"/>
    <w:rsid w:val="00B14115"/>
    <w:rsid w:val="00B16766"/>
    <w:rsid w:val="00B20BFE"/>
    <w:rsid w:val="00B2421F"/>
    <w:rsid w:val="00B2460D"/>
    <w:rsid w:val="00B2465C"/>
    <w:rsid w:val="00B25CD8"/>
    <w:rsid w:val="00B33E14"/>
    <w:rsid w:val="00B4532C"/>
    <w:rsid w:val="00B47F94"/>
    <w:rsid w:val="00B5550D"/>
    <w:rsid w:val="00B56DE9"/>
    <w:rsid w:val="00B67E87"/>
    <w:rsid w:val="00B734A7"/>
    <w:rsid w:val="00B76C99"/>
    <w:rsid w:val="00B801F5"/>
    <w:rsid w:val="00B80EBC"/>
    <w:rsid w:val="00B843F6"/>
    <w:rsid w:val="00B84730"/>
    <w:rsid w:val="00B9260E"/>
    <w:rsid w:val="00B9596B"/>
    <w:rsid w:val="00B95D5E"/>
    <w:rsid w:val="00B96A60"/>
    <w:rsid w:val="00B97BCD"/>
    <w:rsid w:val="00BA2917"/>
    <w:rsid w:val="00BA5B69"/>
    <w:rsid w:val="00BA739E"/>
    <w:rsid w:val="00BB13B7"/>
    <w:rsid w:val="00BB16CF"/>
    <w:rsid w:val="00BB2C4B"/>
    <w:rsid w:val="00BB6668"/>
    <w:rsid w:val="00BB685B"/>
    <w:rsid w:val="00BC6215"/>
    <w:rsid w:val="00BD0CA9"/>
    <w:rsid w:val="00BD36D3"/>
    <w:rsid w:val="00BD3C9F"/>
    <w:rsid w:val="00BD665B"/>
    <w:rsid w:val="00BD6C58"/>
    <w:rsid w:val="00BD7696"/>
    <w:rsid w:val="00BE323F"/>
    <w:rsid w:val="00BE4343"/>
    <w:rsid w:val="00BE6A50"/>
    <w:rsid w:val="00BE739D"/>
    <w:rsid w:val="00BF0CEF"/>
    <w:rsid w:val="00BF3004"/>
    <w:rsid w:val="00BF4D98"/>
    <w:rsid w:val="00BF7E4E"/>
    <w:rsid w:val="00C01B3E"/>
    <w:rsid w:val="00C0304D"/>
    <w:rsid w:val="00C04345"/>
    <w:rsid w:val="00C07AA3"/>
    <w:rsid w:val="00C1053C"/>
    <w:rsid w:val="00C10AC1"/>
    <w:rsid w:val="00C130BC"/>
    <w:rsid w:val="00C16318"/>
    <w:rsid w:val="00C163C7"/>
    <w:rsid w:val="00C2041D"/>
    <w:rsid w:val="00C21DA2"/>
    <w:rsid w:val="00C235CC"/>
    <w:rsid w:val="00C23C40"/>
    <w:rsid w:val="00C2502B"/>
    <w:rsid w:val="00C25052"/>
    <w:rsid w:val="00C3060E"/>
    <w:rsid w:val="00C34B94"/>
    <w:rsid w:val="00C3589A"/>
    <w:rsid w:val="00C368DC"/>
    <w:rsid w:val="00C372B8"/>
    <w:rsid w:val="00C37340"/>
    <w:rsid w:val="00C41383"/>
    <w:rsid w:val="00C42256"/>
    <w:rsid w:val="00C425FB"/>
    <w:rsid w:val="00C4540F"/>
    <w:rsid w:val="00C469E1"/>
    <w:rsid w:val="00C50611"/>
    <w:rsid w:val="00C512B4"/>
    <w:rsid w:val="00C52E8B"/>
    <w:rsid w:val="00C53510"/>
    <w:rsid w:val="00C54F6C"/>
    <w:rsid w:val="00C6353C"/>
    <w:rsid w:val="00C658DF"/>
    <w:rsid w:val="00C663DB"/>
    <w:rsid w:val="00C7146B"/>
    <w:rsid w:val="00C71863"/>
    <w:rsid w:val="00C7297D"/>
    <w:rsid w:val="00C737A6"/>
    <w:rsid w:val="00C75B9F"/>
    <w:rsid w:val="00C86FB6"/>
    <w:rsid w:val="00C92CAA"/>
    <w:rsid w:val="00C97751"/>
    <w:rsid w:val="00CA1631"/>
    <w:rsid w:val="00CA2037"/>
    <w:rsid w:val="00CA24C2"/>
    <w:rsid w:val="00CA4705"/>
    <w:rsid w:val="00CA532C"/>
    <w:rsid w:val="00CA6DC9"/>
    <w:rsid w:val="00CC0F45"/>
    <w:rsid w:val="00CC77C5"/>
    <w:rsid w:val="00CC7D75"/>
    <w:rsid w:val="00CD0DE0"/>
    <w:rsid w:val="00CD1B34"/>
    <w:rsid w:val="00CD70E2"/>
    <w:rsid w:val="00CD7946"/>
    <w:rsid w:val="00CE00B0"/>
    <w:rsid w:val="00CE025E"/>
    <w:rsid w:val="00CE420D"/>
    <w:rsid w:val="00CE7BA4"/>
    <w:rsid w:val="00CE7FDF"/>
    <w:rsid w:val="00CF1FA7"/>
    <w:rsid w:val="00CF50F5"/>
    <w:rsid w:val="00CF55A1"/>
    <w:rsid w:val="00CF7479"/>
    <w:rsid w:val="00CF7ED0"/>
    <w:rsid w:val="00D02BFD"/>
    <w:rsid w:val="00D0377C"/>
    <w:rsid w:val="00D04F42"/>
    <w:rsid w:val="00D100E5"/>
    <w:rsid w:val="00D10398"/>
    <w:rsid w:val="00D1090F"/>
    <w:rsid w:val="00D14120"/>
    <w:rsid w:val="00D155C9"/>
    <w:rsid w:val="00D2233A"/>
    <w:rsid w:val="00D22817"/>
    <w:rsid w:val="00D23D84"/>
    <w:rsid w:val="00D25C2F"/>
    <w:rsid w:val="00D338C2"/>
    <w:rsid w:val="00D431ED"/>
    <w:rsid w:val="00D447AE"/>
    <w:rsid w:val="00D465DA"/>
    <w:rsid w:val="00D50BCF"/>
    <w:rsid w:val="00D534E6"/>
    <w:rsid w:val="00D57FCE"/>
    <w:rsid w:val="00D613B9"/>
    <w:rsid w:val="00D62C94"/>
    <w:rsid w:val="00D71243"/>
    <w:rsid w:val="00D80DA0"/>
    <w:rsid w:val="00D81401"/>
    <w:rsid w:val="00D87B7D"/>
    <w:rsid w:val="00D900E3"/>
    <w:rsid w:val="00D92A1E"/>
    <w:rsid w:val="00D94B96"/>
    <w:rsid w:val="00D9591A"/>
    <w:rsid w:val="00D95A40"/>
    <w:rsid w:val="00DA1EE1"/>
    <w:rsid w:val="00DA259F"/>
    <w:rsid w:val="00DB2006"/>
    <w:rsid w:val="00DB28BD"/>
    <w:rsid w:val="00DB2CC7"/>
    <w:rsid w:val="00DB2DD1"/>
    <w:rsid w:val="00DB4215"/>
    <w:rsid w:val="00DB4EC5"/>
    <w:rsid w:val="00DB6E65"/>
    <w:rsid w:val="00DC5372"/>
    <w:rsid w:val="00DC686A"/>
    <w:rsid w:val="00DD2695"/>
    <w:rsid w:val="00DD3B2A"/>
    <w:rsid w:val="00DD4CA0"/>
    <w:rsid w:val="00DD786A"/>
    <w:rsid w:val="00DE0C48"/>
    <w:rsid w:val="00DE15AA"/>
    <w:rsid w:val="00DE1709"/>
    <w:rsid w:val="00DE1A51"/>
    <w:rsid w:val="00DE2B13"/>
    <w:rsid w:val="00DE472E"/>
    <w:rsid w:val="00DE747B"/>
    <w:rsid w:val="00DF0960"/>
    <w:rsid w:val="00DF15B3"/>
    <w:rsid w:val="00E126E0"/>
    <w:rsid w:val="00E152A8"/>
    <w:rsid w:val="00E15AA1"/>
    <w:rsid w:val="00E23BAE"/>
    <w:rsid w:val="00E241BC"/>
    <w:rsid w:val="00E2482E"/>
    <w:rsid w:val="00E31642"/>
    <w:rsid w:val="00E360C2"/>
    <w:rsid w:val="00E37313"/>
    <w:rsid w:val="00E3770F"/>
    <w:rsid w:val="00E408F7"/>
    <w:rsid w:val="00E40B38"/>
    <w:rsid w:val="00E42C1E"/>
    <w:rsid w:val="00E458E4"/>
    <w:rsid w:val="00E579E7"/>
    <w:rsid w:val="00E57D03"/>
    <w:rsid w:val="00E60A64"/>
    <w:rsid w:val="00E662E6"/>
    <w:rsid w:val="00E6650D"/>
    <w:rsid w:val="00E705DF"/>
    <w:rsid w:val="00E72CF5"/>
    <w:rsid w:val="00E74CE2"/>
    <w:rsid w:val="00E75B04"/>
    <w:rsid w:val="00E8271B"/>
    <w:rsid w:val="00E82927"/>
    <w:rsid w:val="00E82A77"/>
    <w:rsid w:val="00E860B7"/>
    <w:rsid w:val="00E86D66"/>
    <w:rsid w:val="00E93E6E"/>
    <w:rsid w:val="00E956D0"/>
    <w:rsid w:val="00EA0899"/>
    <w:rsid w:val="00EB0915"/>
    <w:rsid w:val="00EB3434"/>
    <w:rsid w:val="00EB6FE5"/>
    <w:rsid w:val="00EC0247"/>
    <w:rsid w:val="00EC5E96"/>
    <w:rsid w:val="00ED387B"/>
    <w:rsid w:val="00EE0D7A"/>
    <w:rsid w:val="00EE2DB6"/>
    <w:rsid w:val="00EE6A98"/>
    <w:rsid w:val="00EF353E"/>
    <w:rsid w:val="00F0309B"/>
    <w:rsid w:val="00F048F2"/>
    <w:rsid w:val="00F0592E"/>
    <w:rsid w:val="00F06471"/>
    <w:rsid w:val="00F075DC"/>
    <w:rsid w:val="00F118FC"/>
    <w:rsid w:val="00F15340"/>
    <w:rsid w:val="00F153BC"/>
    <w:rsid w:val="00F17ACB"/>
    <w:rsid w:val="00F22BDF"/>
    <w:rsid w:val="00F25B2F"/>
    <w:rsid w:val="00F268B6"/>
    <w:rsid w:val="00F27A44"/>
    <w:rsid w:val="00F33885"/>
    <w:rsid w:val="00F36C3B"/>
    <w:rsid w:val="00F407D4"/>
    <w:rsid w:val="00F44F6F"/>
    <w:rsid w:val="00F45631"/>
    <w:rsid w:val="00F47101"/>
    <w:rsid w:val="00F474DD"/>
    <w:rsid w:val="00F50524"/>
    <w:rsid w:val="00F5081D"/>
    <w:rsid w:val="00F52C2B"/>
    <w:rsid w:val="00F54338"/>
    <w:rsid w:val="00F55DF6"/>
    <w:rsid w:val="00F56457"/>
    <w:rsid w:val="00F56464"/>
    <w:rsid w:val="00F61048"/>
    <w:rsid w:val="00F64268"/>
    <w:rsid w:val="00F676CB"/>
    <w:rsid w:val="00F71A82"/>
    <w:rsid w:val="00F740C8"/>
    <w:rsid w:val="00F74947"/>
    <w:rsid w:val="00F7583D"/>
    <w:rsid w:val="00F768F6"/>
    <w:rsid w:val="00F83D2A"/>
    <w:rsid w:val="00F9130D"/>
    <w:rsid w:val="00F95401"/>
    <w:rsid w:val="00FA2601"/>
    <w:rsid w:val="00FB2B9E"/>
    <w:rsid w:val="00FB2BC7"/>
    <w:rsid w:val="00FB46C5"/>
    <w:rsid w:val="00FC044B"/>
    <w:rsid w:val="00FC2DCF"/>
    <w:rsid w:val="00FC72ED"/>
    <w:rsid w:val="00FD0702"/>
    <w:rsid w:val="00FE29AB"/>
    <w:rsid w:val="00FE495D"/>
    <w:rsid w:val="00FE4AE7"/>
    <w:rsid w:val="00FE55BE"/>
    <w:rsid w:val="00FE7544"/>
    <w:rsid w:val="00FF048B"/>
    <w:rsid w:val="00FF05EA"/>
    <w:rsid w:val="00FF1C56"/>
    <w:rsid w:val="00FF5289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8EA7098"/>
  <w15:docId w15:val="{B651EE8F-2B82-47AA-99A2-B489CF3E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uiPriority w:val="9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semiHidden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iPriority w:val="99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99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semiHidden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9C04F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7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bvpd.eviesiejipirkimai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-seimas.lrs.lt/portal/legalAct/lt/TAD/b63962122fcb11e79f4996496b137f39/as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ia.lrv.lt/lt/asmens-duomenu-apsauga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irkimai.eviesiejipirkimai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CDDED-6C29-4508-8DE3-0A126757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40</TotalTime>
  <Pages>17</Pages>
  <Words>42683</Words>
  <Characters>24330</Characters>
  <Application>Microsoft Office Word</Application>
  <DocSecurity>0</DocSecurity>
  <Lines>202</Lines>
  <Paragraphs>133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66880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Evaldas Stadalius</dc:creator>
  <cp:lastModifiedBy>Živilė Šakalienė</cp:lastModifiedBy>
  <cp:revision>9</cp:revision>
  <cp:lastPrinted>2022-04-06T12:26:00Z</cp:lastPrinted>
  <dcterms:created xsi:type="dcterms:W3CDTF">2025-07-24T06:17:00Z</dcterms:created>
  <dcterms:modified xsi:type="dcterms:W3CDTF">2025-07-29T07:31:00Z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